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81" w:rsidRPr="00500E9B" w:rsidRDefault="00747081" w:rsidP="00A51651">
      <w:pPr>
        <w:pStyle w:val="S2"/>
        <w:ind w:left="360"/>
        <w:outlineLvl w:val="0"/>
        <w:rPr>
          <w:sz w:val="32"/>
          <w:szCs w:val="32"/>
        </w:rPr>
      </w:pPr>
      <w:bookmarkStart w:id="0" w:name="_Ref413238756"/>
      <w:r w:rsidRPr="00500E9B">
        <w:rPr>
          <w:sz w:val="32"/>
          <w:szCs w:val="32"/>
        </w:rPr>
        <w:t>Ф</w:t>
      </w:r>
      <w:bookmarkStart w:id="1" w:name="_Toc418011616"/>
      <w:r w:rsidRPr="00500E9B">
        <w:rPr>
          <w:sz w:val="32"/>
          <w:szCs w:val="32"/>
        </w:rPr>
        <w:t>орма анкеты-заявки Поставщика</w:t>
      </w:r>
      <w:bookmarkEnd w:id="1"/>
    </w:p>
    <w:p w:rsidR="00747081" w:rsidRDefault="00747081" w:rsidP="00747081">
      <w:pPr>
        <w:jc w:val="center"/>
        <w:rPr>
          <w:rFonts w:ascii="Arial" w:hAnsi="Arial" w:cs="Arial"/>
          <w:b/>
          <w:bCs/>
        </w:rPr>
      </w:pPr>
    </w:p>
    <w:p w:rsidR="00747081" w:rsidRPr="00203244" w:rsidRDefault="00747081" w:rsidP="0074708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747081" w:rsidRPr="002007FF" w:rsidRDefault="00747081" w:rsidP="00747081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747081" w:rsidRPr="002007FF" w:rsidRDefault="00747081" w:rsidP="00747081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973367">
        <w:rPr>
          <w:rFonts w:ascii="Arial" w:hAnsi="Arial" w:cs="Arial"/>
          <w:b/>
        </w:rPr>
        <w:t>АО «Ульяновскнефтепродукт»</w:t>
      </w:r>
    </w:p>
    <w:p w:rsidR="00747081" w:rsidRPr="00203244" w:rsidRDefault="00747081" w:rsidP="00747081"/>
    <w:p w:rsidR="00747081" w:rsidRPr="005674DD" w:rsidRDefault="00747081" w:rsidP="00747081">
      <w:pPr>
        <w:pStyle w:val="a4"/>
        <w:numPr>
          <w:ilvl w:val="0"/>
          <w:numId w:val="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47081" w:rsidRPr="005674DD" w:rsidRDefault="00747081" w:rsidP="00747081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47081" w:rsidRPr="005674DD" w:rsidRDefault="00747081" w:rsidP="00747081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747081" w:rsidRPr="00DC6524" w:rsidTr="00BC11F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DC6524" w:rsidRDefault="00747081" w:rsidP="00BC11F1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DC652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DC652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DC652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47081" w:rsidRPr="005674DD" w:rsidTr="00BC11F1">
        <w:tc>
          <w:tcPr>
            <w:tcW w:w="693" w:type="dxa"/>
            <w:tcBorders>
              <w:top w:val="single" w:sz="12" w:space="0" w:color="auto"/>
            </w:tcBorders>
          </w:tcPr>
          <w:p w:rsidR="00747081" w:rsidRPr="005674DD" w:rsidRDefault="00747081" w:rsidP="00BC11F1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47081" w:rsidRPr="005674DD" w:rsidRDefault="00747081" w:rsidP="00BC11F1"/>
        </w:tc>
        <w:tc>
          <w:tcPr>
            <w:tcW w:w="5044" w:type="dxa"/>
            <w:tcBorders>
              <w:top w:val="single" w:sz="12" w:space="0" w:color="auto"/>
            </w:tcBorders>
          </w:tcPr>
          <w:p w:rsidR="00747081" w:rsidRPr="005674DD" w:rsidRDefault="00747081" w:rsidP="00BC11F1"/>
        </w:tc>
        <w:tc>
          <w:tcPr>
            <w:tcW w:w="2324" w:type="dxa"/>
            <w:tcBorders>
              <w:top w:val="single" w:sz="12" w:space="0" w:color="auto"/>
            </w:tcBorders>
          </w:tcPr>
          <w:p w:rsidR="00747081" w:rsidRPr="005674DD" w:rsidRDefault="00747081" w:rsidP="00BC11F1"/>
        </w:tc>
      </w:tr>
      <w:tr w:rsidR="00747081" w:rsidRPr="005674DD" w:rsidTr="00BC11F1">
        <w:tc>
          <w:tcPr>
            <w:tcW w:w="693" w:type="dxa"/>
          </w:tcPr>
          <w:p w:rsidR="00747081" w:rsidRPr="005674DD" w:rsidRDefault="00747081" w:rsidP="00BC11F1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47081" w:rsidRPr="005674DD" w:rsidRDefault="00747081" w:rsidP="00BC11F1"/>
        </w:tc>
        <w:tc>
          <w:tcPr>
            <w:tcW w:w="5044" w:type="dxa"/>
          </w:tcPr>
          <w:p w:rsidR="00747081" w:rsidRPr="005674DD" w:rsidRDefault="00747081" w:rsidP="00BC11F1"/>
        </w:tc>
        <w:tc>
          <w:tcPr>
            <w:tcW w:w="2324" w:type="dxa"/>
          </w:tcPr>
          <w:p w:rsidR="00747081" w:rsidRPr="005674DD" w:rsidRDefault="00747081" w:rsidP="00BC11F1"/>
        </w:tc>
      </w:tr>
      <w:tr w:rsidR="00747081" w:rsidRPr="005674DD" w:rsidTr="00BC11F1">
        <w:tc>
          <w:tcPr>
            <w:tcW w:w="693" w:type="dxa"/>
          </w:tcPr>
          <w:p w:rsidR="00747081" w:rsidRPr="005674DD" w:rsidRDefault="00747081" w:rsidP="00BC11F1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47081" w:rsidRPr="005674DD" w:rsidRDefault="00747081" w:rsidP="00BC11F1"/>
        </w:tc>
        <w:tc>
          <w:tcPr>
            <w:tcW w:w="5044" w:type="dxa"/>
          </w:tcPr>
          <w:p w:rsidR="00747081" w:rsidRPr="005674DD" w:rsidRDefault="00747081" w:rsidP="00BC11F1"/>
        </w:tc>
        <w:tc>
          <w:tcPr>
            <w:tcW w:w="2324" w:type="dxa"/>
          </w:tcPr>
          <w:p w:rsidR="00747081" w:rsidRPr="005674DD" w:rsidRDefault="00747081" w:rsidP="00BC11F1"/>
        </w:tc>
      </w:tr>
    </w:tbl>
    <w:p w:rsidR="00747081" w:rsidRPr="005674DD" w:rsidRDefault="00747081" w:rsidP="00747081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747081" w:rsidRPr="005674DD" w:rsidRDefault="00747081" w:rsidP="00747081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47081" w:rsidRPr="00E30FF2" w:rsidRDefault="00747081" w:rsidP="00747081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47081" w:rsidRPr="00E30FF2" w:rsidRDefault="00747081" w:rsidP="00747081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47081" w:rsidRPr="00E30FF2" w:rsidRDefault="00747081" w:rsidP="00747081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47081" w:rsidRPr="00E30FF2" w:rsidRDefault="00747081" w:rsidP="00747081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47081" w:rsidRPr="00E30FF2" w:rsidRDefault="00747081" w:rsidP="00747081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47081" w:rsidRPr="00E30FF2" w:rsidRDefault="00747081" w:rsidP="00747081">
      <w:pPr>
        <w:pStyle w:val="a4"/>
        <w:numPr>
          <w:ilvl w:val="0"/>
          <w:numId w:val="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47081" w:rsidRPr="00E30FF2" w:rsidRDefault="00747081" w:rsidP="00747081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47081" w:rsidRPr="00E30FF2" w:rsidRDefault="00747081" w:rsidP="00747081">
      <w:pPr>
        <w:pStyle w:val="a4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47081" w:rsidRPr="00E30FF2" w:rsidRDefault="00747081" w:rsidP="00747081">
      <w:pPr>
        <w:pStyle w:val="a4"/>
        <w:numPr>
          <w:ilvl w:val="0"/>
          <w:numId w:val="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47081" w:rsidRPr="005674DD" w:rsidRDefault="00747081" w:rsidP="00747081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47081" w:rsidRPr="001A011E" w:rsidRDefault="00747081" w:rsidP="00747081">
      <w:pPr>
        <w:pStyle w:val="a4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47081" w:rsidRPr="005674DD" w:rsidRDefault="00747081" w:rsidP="00747081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веб-сайт</w:t>
      </w:r>
      <w:proofErr w:type="spellEnd"/>
      <w:r>
        <w:rPr>
          <w:szCs w:val="22"/>
        </w:rPr>
        <w:t xml:space="preserve">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47081" w:rsidRPr="005674DD" w:rsidRDefault="00747081" w:rsidP="00747081">
      <w:pPr>
        <w:pStyle w:val="a4"/>
        <w:keepNext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"/>
        <w:gridCol w:w="5385"/>
        <w:gridCol w:w="1833"/>
        <w:gridCol w:w="1862"/>
      </w:tblGrid>
      <w:tr w:rsidR="00747081" w:rsidRPr="00203244" w:rsidTr="00BC11F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47081" w:rsidRPr="00203244" w:rsidTr="00BC11F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</w:tr>
      <w:tr w:rsidR="00747081" w:rsidRPr="00203244" w:rsidTr="00BC11F1">
        <w:tc>
          <w:tcPr>
            <w:tcW w:w="255" w:type="pct"/>
            <w:tcBorders>
              <w:left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</w:tr>
      <w:tr w:rsidR="00747081" w:rsidRPr="00203244" w:rsidTr="00BC11F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47081" w:rsidRPr="00203244" w:rsidRDefault="00747081" w:rsidP="00BC11F1">
            <w:pPr>
              <w:rPr>
                <w:sz w:val="20"/>
                <w:szCs w:val="20"/>
              </w:rPr>
            </w:pPr>
          </w:p>
        </w:tc>
      </w:tr>
    </w:tbl>
    <w:p w:rsidR="00747081" w:rsidRPr="00203244" w:rsidRDefault="00747081" w:rsidP="00747081">
      <w:pPr>
        <w:rPr>
          <w:rFonts w:ascii="Arial" w:hAnsi="Arial" w:cs="Arial"/>
          <w:sz w:val="20"/>
          <w:szCs w:val="20"/>
        </w:rPr>
      </w:pPr>
    </w:p>
    <w:p w:rsidR="00747081" w:rsidRPr="005674DD" w:rsidRDefault="00747081" w:rsidP="00747081">
      <w:pPr>
        <w:pStyle w:val="a4"/>
        <w:numPr>
          <w:ilvl w:val="0"/>
          <w:numId w:val="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>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47081" w:rsidRPr="005674DD" w:rsidRDefault="00747081" w:rsidP="00747081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6"/>
        <w:gridCol w:w="3030"/>
        <w:gridCol w:w="3545"/>
      </w:tblGrid>
      <w:tr w:rsidR="00747081" w:rsidRPr="00203244" w:rsidTr="00BC11F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Default="00747081" w:rsidP="00BC11F1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47081" w:rsidRPr="00203244" w:rsidRDefault="00747081" w:rsidP="00BC11F1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ОАО «НК «Роснефть»,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Обществе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Группы за последние 5 лет, предшествующие подаче документов</w:t>
            </w:r>
          </w:p>
        </w:tc>
      </w:tr>
      <w:tr w:rsidR="00747081" w:rsidRPr="00203244" w:rsidTr="00BC11F1">
        <w:tc>
          <w:tcPr>
            <w:tcW w:w="1565" w:type="pct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747081" w:rsidRPr="00203244" w:rsidTr="00BC11F1">
        <w:tc>
          <w:tcPr>
            <w:tcW w:w="1565" w:type="pct"/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47081" w:rsidRPr="00203244" w:rsidRDefault="00747081" w:rsidP="00BC11F1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747081" w:rsidRDefault="00747081" w:rsidP="00747081">
      <w:pPr>
        <w:pStyle w:val="a4"/>
        <w:spacing w:after="120" w:line="276" w:lineRule="auto"/>
        <w:ind w:left="0"/>
      </w:pPr>
    </w:p>
    <w:p w:rsidR="00747081" w:rsidRPr="005674DD" w:rsidRDefault="00747081" w:rsidP="00747081">
      <w:pPr>
        <w:pStyle w:val="a4"/>
        <w:numPr>
          <w:ilvl w:val="0"/>
          <w:numId w:val="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47081" w:rsidRPr="00203244" w:rsidRDefault="00747081" w:rsidP="00747081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47081" w:rsidRPr="005674DD" w:rsidRDefault="00747081" w:rsidP="00747081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747081" w:rsidRPr="00203244" w:rsidTr="00BC11F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47081" w:rsidRPr="00203244" w:rsidTr="00BC11F1">
        <w:tc>
          <w:tcPr>
            <w:tcW w:w="6380" w:type="dxa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47081" w:rsidRPr="00203244" w:rsidTr="00BC11F1">
        <w:tc>
          <w:tcPr>
            <w:tcW w:w="6380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47081" w:rsidRPr="00203244" w:rsidTr="00BC11F1">
        <w:tc>
          <w:tcPr>
            <w:tcW w:w="6380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47081" w:rsidRPr="00203244" w:rsidRDefault="00747081" w:rsidP="00BC11F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47081" w:rsidRDefault="00747081" w:rsidP="00747081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47081" w:rsidRPr="005674DD" w:rsidRDefault="00747081" w:rsidP="00747081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47081" w:rsidRDefault="00747081" w:rsidP="00747081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47081" w:rsidRPr="005674DD" w:rsidRDefault="00747081" w:rsidP="00747081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47081" w:rsidRPr="00203244" w:rsidRDefault="00747081" w:rsidP="00747081">
      <w:pPr>
        <w:pStyle w:val="a4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47081" w:rsidRPr="00203244" w:rsidRDefault="00747081" w:rsidP="00747081">
      <w:pPr>
        <w:pStyle w:val="a4"/>
        <w:widowControl w:val="0"/>
        <w:numPr>
          <w:ilvl w:val="0"/>
          <w:numId w:val="1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47081" w:rsidRPr="00203244" w:rsidRDefault="00747081" w:rsidP="00747081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47081" w:rsidRPr="00203244" w:rsidRDefault="00747081" w:rsidP="00747081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47081" w:rsidRDefault="00747081" w:rsidP="00747081">
      <w:pPr>
        <w:pStyle w:val="a4"/>
        <w:numPr>
          <w:ilvl w:val="0"/>
          <w:numId w:val="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47081" w:rsidRPr="00203244" w:rsidRDefault="00747081" w:rsidP="00747081">
      <w:pPr>
        <w:pStyle w:val="a4"/>
        <w:ind w:left="0"/>
      </w:pPr>
    </w:p>
    <w:p w:rsidR="00747081" w:rsidRPr="00FF4D0B" w:rsidRDefault="00747081" w:rsidP="00747081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47081" w:rsidRPr="00FF4D0B" w:rsidRDefault="00747081" w:rsidP="00747081">
      <w:pPr>
        <w:pStyle w:val="a4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47081" w:rsidRPr="00FF4D0B" w:rsidRDefault="00747081" w:rsidP="00747081">
      <w:pPr>
        <w:pStyle w:val="a4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47081" w:rsidRPr="00FF4D0B" w:rsidRDefault="00747081" w:rsidP="00747081">
      <w:pPr>
        <w:pStyle w:val="a4"/>
        <w:spacing w:line="276" w:lineRule="auto"/>
        <w:ind w:left="0"/>
        <w:rPr>
          <w:sz w:val="22"/>
          <w:szCs w:val="22"/>
        </w:rPr>
      </w:pPr>
    </w:p>
    <w:p w:rsidR="00747081" w:rsidRPr="00FF4D0B" w:rsidRDefault="00747081" w:rsidP="00747081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47081" w:rsidRPr="00FF4D0B" w:rsidRDefault="00747081" w:rsidP="00747081">
      <w:pPr>
        <w:pStyle w:val="a4"/>
        <w:widowControl w:val="0"/>
        <w:numPr>
          <w:ilvl w:val="0"/>
          <w:numId w:val="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47081" w:rsidRPr="00FF4D0B" w:rsidRDefault="00747081" w:rsidP="00747081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47081" w:rsidRPr="00203244" w:rsidRDefault="00747081" w:rsidP="00747081">
      <w:pPr>
        <w:pStyle w:val="a4"/>
        <w:spacing w:after="200" w:line="276" w:lineRule="auto"/>
        <w:ind w:left="0"/>
      </w:pPr>
    </w:p>
    <w:p w:rsidR="00747081" w:rsidRPr="006476DE" w:rsidRDefault="00747081" w:rsidP="00747081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1204F1">
        <w:rPr>
          <w:sz w:val="22"/>
          <w:szCs w:val="22"/>
        </w:rPr>
        <w:t xml:space="preserve">Наличие </w:t>
      </w:r>
      <w:proofErr w:type="spellStart"/>
      <w:r w:rsidRPr="001204F1">
        <w:rPr>
          <w:sz w:val="22"/>
          <w:szCs w:val="22"/>
        </w:rPr>
        <w:t>претензионно-исковой</w:t>
      </w:r>
      <w:proofErr w:type="spellEnd"/>
      <w:r w:rsidRPr="001204F1">
        <w:rPr>
          <w:sz w:val="22"/>
          <w:szCs w:val="22"/>
        </w:rPr>
        <w:t xml:space="preserve"> работы с АО «Ульяновскнефтепродукт» и/или</w:t>
      </w:r>
      <w:r w:rsidRPr="006476DE">
        <w:rPr>
          <w:sz w:val="22"/>
          <w:szCs w:val="22"/>
        </w:rPr>
        <w:t xml:space="preserve"> </w:t>
      </w:r>
      <w:proofErr w:type="spellStart"/>
      <w:r w:rsidRPr="006476DE">
        <w:rPr>
          <w:sz w:val="22"/>
          <w:szCs w:val="22"/>
        </w:rPr>
        <w:t>аффилированными</w:t>
      </w:r>
      <w:proofErr w:type="spellEnd"/>
      <w:r w:rsidRPr="006476DE">
        <w:rPr>
          <w:sz w:val="22"/>
          <w:szCs w:val="22"/>
        </w:rPr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747081" w:rsidRPr="00203244" w:rsidTr="00BC11F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47081" w:rsidRPr="00203244" w:rsidTr="00BC11F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47081" w:rsidRPr="00203244" w:rsidRDefault="00747081" w:rsidP="00BC11F1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47081" w:rsidRPr="00203244" w:rsidTr="00BC11F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47081" w:rsidRPr="00203244" w:rsidTr="00BC11F1">
        <w:tc>
          <w:tcPr>
            <w:tcW w:w="1480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47081" w:rsidRPr="00203244" w:rsidTr="00BC11F1">
        <w:tc>
          <w:tcPr>
            <w:tcW w:w="1480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47081" w:rsidRPr="00203244" w:rsidRDefault="00747081" w:rsidP="00747081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47081" w:rsidRPr="00203244" w:rsidRDefault="00747081" w:rsidP="00BC11F1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47081" w:rsidRPr="00203244" w:rsidRDefault="00747081" w:rsidP="00747081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747081" w:rsidRPr="00203244" w:rsidRDefault="00747081" w:rsidP="00747081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47081" w:rsidRPr="00DC6524" w:rsidRDefault="00747081" w:rsidP="00747081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>для оперативного уведомления по вопросам организационного характера и взаимодействия</w:t>
      </w:r>
      <w:r w:rsidRPr="001204F1">
        <w:t xml:space="preserve"> с АО «Ульяновскнефтепродукт»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747081" w:rsidRPr="00203244" w:rsidTr="00BC11F1">
        <w:tc>
          <w:tcPr>
            <w:tcW w:w="2492" w:type="dxa"/>
            <w:tcBorders>
              <w:bottom w:val="single" w:sz="4" w:space="0" w:color="auto"/>
            </w:tcBorders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47081" w:rsidRPr="00203244" w:rsidRDefault="00747081" w:rsidP="00BC11F1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47081" w:rsidRPr="00203244" w:rsidTr="00BC11F1">
        <w:tc>
          <w:tcPr>
            <w:tcW w:w="2492" w:type="dxa"/>
            <w:tcBorders>
              <w:top w:val="single" w:sz="4" w:space="0" w:color="auto"/>
            </w:tcBorders>
          </w:tcPr>
          <w:p w:rsidR="00747081" w:rsidRPr="00203244" w:rsidRDefault="00747081" w:rsidP="00BC11F1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47081" w:rsidRPr="00203244" w:rsidRDefault="00747081" w:rsidP="00BC11F1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47081" w:rsidRPr="00DC6524" w:rsidRDefault="00747081" w:rsidP="00747081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>
        <w:rPr>
          <w:sz w:val="22"/>
          <w:szCs w:val="22"/>
        </w:rPr>
        <w:t>АО «Ульяновскнефтепродукт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</w:t>
      </w:r>
      <w:r w:rsidRPr="00DC6524">
        <w:rPr>
          <w:sz w:val="22"/>
          <w:szCs w:val="22"/>
        </w:rPr>
        <w:lastRenderedPageBreak/>
        <w:t>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</w:t>
      </w:r>
      <w:r>
        <w:rPr>
          <w:sz w:val="22"/>
          <w:szCs w:val="22"/>
        </w:rPr>
        <w:t xml:space="preserve"> АО «Ульяновскнефтепродукт»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47081" w:rsidRPr="00DC6524" w:rsidRDefault="00747081" w:rsidP="00747081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>
        <w:rPr>
          <w:sz w:val="22"/>
          <w:szCs w:val="22"/>
        </w:rPr>
        <w:t>АО «Ульяновскнефтепродукт»</w:t>
      </w:r>
      <w:r w:rsidRPr="00DC6524">
        <w:rPr>
          <w:sz w:val="22"/>
          <w:szCs w:val="22"/>
        </w:rPr>
        <w:t xml:space="preserve"> и дал на это согласие.</w:t>
      </w:r>
    </w:p>
    <w:p w:rsidR="00747081" w:rsidRPr="00203244" w:rsidRDefault="00747081" w:rsidP="00747081">
      <w:pPr>
        <w:pStyle w:val="a4"/>
        <w:spacing w:after="120"/>
        <w:ind w:left="0" w:right="14"/>
      </w:pPr>
    </w:p>
    <w:tbl>
      <w:tblPr>
        <w:tblW w:w="4860" w:type="pct"/>
        <w:tblLook w:val="01E0"/>
      </w:tblPr>
      <w:tblGrid>
        <w:gridCol w:w="3461"/>
        <w:gridCol w:w="2283"/>
        <w:gridCol w:w="3559"/>
      </w:tblGrid>
      <w:tr w:rsidR="00747081" w:rsidRPr="00203244" w:rsidTr="00BC11F1">
        <w:trPr>
          <w:trHeight w:val="1463"/>
        </w:trPr>
        <w:tc>
          <w:tcPr>
            <w:tcW w:w="1860" w:type="pct"/>
          </w:tcPr>
          <w:p w:rsidR="00747081" w:rsidRPr="00203244" w:rsidRDefault="00747081" w:rsidP="00BC11F1">
            <w:r w:rsidRPr="00203244">
              <w:t>Должность</w:t>
            </w:r>
          </w:p>
          <w:p w:rsidR="00747081" w:rsidRPr="00203244" w:rsidRDefault="00747081" w:rsidP="00BC11F1">
            <w:r>
              <w:t>Руководителя Поставщика</w:t>
            </w:r>
          </w:p>
          <w:p w:rsidR="00747081" w:rsidRPr="00203244" w:rsidRDefault="00747081" w:rsidP="00BC11F1">
            <w:pPr>
              <w:jc w:val="right"/>
            </w:pPr>
          </w:p>
          <w:p w:rsidR="00747081" w:rsidRPr="00203244" w:rsidRDefault="00747081" w:rsidP="00BC11F1">
            <w:r w:rsidRPr="00203244">
              <w:t xml:space="preserve">  МП</w:t>
            </w:r>
          </w:p>
        </w:tc>
        <w:tc>
          <w:tcPr>
            <w:tcW w:w="1227" w:type="pct"/>
          </w:tcPr>
          <w:p w:rsidR="00747081" w:rsidRPr="00203244" w:rsidRDefault="00747081" w:rsidP="00BC11F1">
            <w:pPr>
              <w:jc w:val="center"/>
            </w:pPr>
            <w:r w:rsidRPr="00203244">
              <w:t>_____________</w:t>
            </w:r>
          </w:p>
          <w:p w:rsidR="00747081" w:rsidRPr="00203244" w:rsidRDefault="00747081" w:rsidP="00BC11F1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47081" w:rsidRPr="00203244" w:rsidRDefault="00747081" w:rsidP="00BC11F1">
            <w:pPr>
              <w:jc w:val="center"/>
            </w:pPr>
            <w:r w:rsidRPr="00203244">
              <w:t>__________________________</w:t>
            </w:r>
          </w:p>
          <w:p w:rsidR="00747081" w:rsidRPr="00203244" w:rsidRDefault="00747081" w:rsidP="00BC11F1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47081" w:rsidRPr="00203244" w:rsidRDefault="00747081" w:rsidP="00BC11F1">
            <w:pPr>
              <w:jc w:val="center"/>
            </w:pPr>
            <w:r w:rsidRPr="00203244">
              <w:t>«____»___________ 20__ г.</w:t>
            </w:r>
          </w:p>
        </w:tc>
      </w:tr>
    </w:tbl>
    <w:p w:rsidR="00747081" w:rsidRPr="00203244" w:rsidRDefault="00747081" w:rsidP="00747081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47081" w:rsidRDefault="00747081" w:rsidP="00747081">
      <w:pPr>
        <w:pStyle w:val="-"/>
        <w:rPr>
          <w:rFonts w:ascii="Times New Roman" w:hAnsi="Times New Roman"/>
        </w:rPr>
      </w:pPr>
    </w:p>
    <w:p w:rsidR="00747081" w:rsidRPr="00203244" w:rsidRDefault="00747081" w:rsidP="00747081">
      <w:pPr>
        <w:spacing w:before="120"/>
      </w:pPr>
      <w:r w:rsidRPr="00203244">
        <w:rPr>
          <w:b/>
        </w:rPr>
        <w:t>Инструкция по заполнению</w:t>
      </w:r>
    </w:p>
    <w:p w:rsidR="00747081" w:rsidRDefault="00747081" w:rsidP="00747081">
      <w:pPr>
        <w:pStyle w:val="a4"/>
        <w:widowControl w:val="0"/>
        <w:numPr>
          <w:ilvl w:val="3"/>
          <w:numId w:val="4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</w:t>
      </w:r>
      <w:proofErr w:type="spellStart"/>
      <w:r>
        <w:t>логистической</w:t>
      </w:r>
      <w:proofErr w:type="spellEnd"/>
      <w:r>
        <w:t xml:space="preserve"> цепи дистрибьюторы обычно занимают положение между производителем и дилерами;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47081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47081" w:rsidRPr="00203244" w:rsidRDefault="00747081" w:rsidP="00747081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contextualSpacing/>
      </w:pPr>
      <w:r>
        <w:lastRenderedPageBreak/>
        <w:t>«Прочие поставщики» - иные Поставщики, не вошедшие в другие группы.</w:t>
      </w:r>
    </w:p>
    <w:bookmarkEnd w:id="0"/>
    <w:p w:rsidR="003956A1" w:rsidRPr="003D5009" w:rsidRDefault="003956A1" w:rsidP="003D5009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</w:p>
    <w:sectPr w:rsidR="003956A1" w:rsidRPr="003D5009" w:rsidSect="0039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A99" w:rsidRDefault="00153A99" w:rsidP="00747081">
      <w:r>
        <w:separator/>
      </w:r>
    </w:p>
  </w:endnote>
  <w:endnote w:type="continuationSeparator" w:id="0">
    <w:p w:rsidR="00153A99" w:rsidRDefault="00153A99" w:rsidP="00747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A99" w:rsidRDefault="00153A99" w:rsidP="00747081">
      <w:r>
        <w:separator/>
      </w:r>
    </w:p>
  </w:footnote>
  <w:footnote w:type="continuationSeparator" w:id="0">
    <w:p w:rsidR="00153A99" w:rsidRDefault="00153A99" w:rsidP="00747081">
      <w:r>
        <w:continuationSeparator/>
      </w:r>
    </w:p>
  </w:footnote>
  <w:footnote w:id="1">
    <w:p w:rsidR="00747081" w:rsidRPr="0063142C" w:rsidRDefault="00747081" w:rsidP="00747081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1E"/>
    <w:rsid w:val="00000161"/>
    <w:rsid w:val="0000074A"/>
    <w:rsid w:val="00000B6B"/>
    <w:rsid w:val="00000B93"/>
    <w:rsid w:val="00000DA6"/>
    <w:rsid w:val="00000E36"/>
    <w:rsid w:val="00000FDB"/>
    <w:rsid w:val="000019E1"/>
    <w:rsid w:val="00002020"/>
    <w:rsid w:val="00002079"/>
    <w:rsid w:val="00003251"/>
    <w:rsid w:val="00003CD9"/>
    <w:rsid w:val="0000436C"/>
    <w:rsid w:val="00004623"/>
    <w:rsid w:val="00005B84"/>
    <w:rsid w:val="0000653B"/>
    <w:rsid w:val="00006A46"/>
    <w:rsid w:val="00006DBA"/>
    <w:rsid w:val="00006EC1"/>
    <w:rsid w:val="00007092"/>
    <w:rsid w:val="00007BB8"/>
    <w:rsid w:val="0001196A"/>
    <w:rsid w:val="0001211A"/>
    <w:rsid w:val="000121CC"/>
    <w:rsid w:val="000125A6"/>
    <w:rsid w:val="00012E4F"/>
    <w:rsid w:val="000131F3"/>
    <w:rsid w:val="000137AA"/>
    <w:rsid w:val="00014AB9"/>
    <w:rsid w:val="000155BA"/>
    <w:rsid w:val="000158E2"/>
    <w:rsid w:val="000159F2"/>
    <w:rsid w:val="00016315"/>
    <w:rsid w:val="00016ACF"/>
    <w:rsid w:val="00016E09"/>
    <w:rsid w:val="00017887"/>
    <w:rsid w:val="00020DC2"/>
    <w:rsid w:val="00023A6F"/>
    <w:rsid w:val="00023A8E"/>
    <w:rsid w:val="00023EA8"/>
    <w:rsid w:val="00024276"/>
    <w:rsid w:val="00024464"/>
    <w:rsid w:val="0002696D"/>
    <w:rsid w:val="00027ED1"/>
    <w:rsid w:val="00030468"/>
    <w:rsid w:val="000316E3"/>
    <w:rsid w:val="00031732"/>
    <w:rsid w:val="00031FD3"/>
    <w:rsid w:val="00032336"/>
    <w:rsid w:val="00034C2C"/>
    <w:rsid w:val="00035C94"/>
    <w:rsid w:val="000360B7"/>
    <w:rsid w:val="00037190"/>
    <w:rsid w:val="000377F2"/>
    <w:rsid w:val="00037A07"/>
    <w:rsid w:val="00037D82"/>
    <w:rsid w:val="00037DE9"/>
    <w:rsid w:val="00040356"/>
    <w:rsid w:val="00040557"/>
    <w:rsid w:val="00040D28"/>
    <w:rsid w:val="000415AE"/>
    <w:rsid w:val="00041D08"/>
    <w:rsid w:val="0004214C"/>
    <w:rsid w:val="00042178"/>
    <w:rsid w:val="00042704"/>
    <w:rsid w:val="000436EB"/>
    <w:rsid w:val="00044540"/>
    <w:rsid w:val="000462D3"/>
    <w:rsid w:val="00046E57"/>
    <w:rsid w:val="000504B9"/>
    <w:rsid w:val="00050735"/>
    <w:rsid w:val="00050ABF"/>
    <w:rsid w:val="00051F1D"/>
    <w:rsid w:val="0005213F"/>
    <w:rsid w:val="00052784"/>
    <w:rsid w:val="00052C0A"/>
    <w:rsid w:val="0005385E"/>
    <w:rsid w:val="0005388A"/>
    <w:rsid w:val="0005460A"/>
    <w:rsid w:val="00056CEB"/>
    <w:rsid w:val="0005770A"/>
    <w:rsid w:val="000607CE"/>
    <w:rsid w:val="00060EFE"/>
    <w:rsid w:val="000614D9"/>
    <w:rsid w:val="0006170B"/>
    <w:rsid w:val="000618F4"/>
    <w:rsid w:val="0006200A"/>
    <w:rsid w:val="00062DD6"/>
    <w:rsid w:val="000635AC"/>
    <w:rsid w:val="000639A3"/>
    <w:rsid w:val="000645EB"/>
    <w:rsid w:val="00064D8C"/>
    <w:rsid w:val="00064E55"/>
    <w:rsid w:val="0006507A"/>
    <w:rsid w:val="000654A7"/>
    <w:rsid w:val="0006599A"/>
    <w:rsid w:val="00065F70"/>
    <w:rsid w:val="00065FAC"/>
    <w:rsid w:val="00066847"/>
    <w:rsid w:val="00066CE3"/>
    <w:rsid w:val="0007030B"/>
    <w:rsid w:val="000705E1"/>
    <w:rsid w:val="0007079B"/>
    <w:rsid w:val="000707A4"/>
    <w:rsid w:val="00070BDB"/>
    <w:rsid w:val="000724B4"/>
    <w:rsid w:val="0007364C"/>
    <w:rsid w:val="00073CA6"/>
    <w:rsid w:val="000740EB"/>
    <w:rsid w:val="0007439E"/>
    <w:rsid w:val="00074D7C"/>
    <w:rsid w:val="00074FE3"/>
    <w:rsid w:val="00075EFF"/>
    <w:rsid w:val="000764A8"/>
    <w:rsid w:val="00080136"/>
    <w:rsid w:val="00080707"/>
    <w:rsid w:val="0008115A"/>
    <w:rsid w:val="000815BF"/>
    <w:rsid w:val="00081915"/>
    <w:rsid w:val="00081F65"/>
    <w:rsid w:val="000823F8"/>
    <w:rsid w:val="0008260B"/>
    <w:rsid w:val="00083559"/>
    <w:rsid w:val="000837DF"/>
    <w:rsid w:val="00083C9B"/>
    <w:rsid w:val="00083D4E"/>
    <w:rsid w:val="00084094"/>
    <w:rsid w:val="0008458E"/>
    <w:rsid w:val="00084ED3"/>
    <w:rsid w:val="00085A07"/>
    <w:rsid w:val="00086072"/>
    <w:rsid w:val="00086284"/>
    <w:rsid w:val="000864FC"/>
    <w:rsid w:val="0008791A"/>
    <w:rsid w:val="00087CD1"/>
    <w:rsid w:val="0009095E"/>
    <w:rsid w:val="00090DB0"/>
    <w:rsid w:val="00093920"/>
    <w:rsid w:val="0009397E"/>
    <w:rsid w:val="00094442"/>
    <w:rsid w:val="000953C3"/>
    <w:rsid w:val="00095F7F"/>
    <w:rsid w:val="00096356"/>
    <w:rsid w:val="000964B5"/>
    <w:rsid w:val="00096F7B"/>
    <w:rsid w:val="00097179"/>
    <w:rsid w:val="000A0066"/>
    <w:rsid w:val="000A0404"/>
    <w:rsid w:val="000A0611"/>
    <w:rsid w:val="000A11A0"/>
    <w:rsid w:val="000A19C7"/>
    <w:rsid w:val="000A242A"/>
    <w:rsid w:val="000A3580"/>
    <w:rsid w:val="000A4135"/>
    <w:rsid w:val="000A42C0"/>
    <w:rsid w:val="000A4F12"/>
    <w:rsid w:val="000A5B36"/>
    <w:rsid w:val="000A7A10"/>
    <w:rsid w:val="000B00F5"/>
    <w:rsid w:val="000B048E"/>
    <w:rsid w:val="000B04AD"/>
    <w:rsid w:val="000B05E4"/>
    <w:rsid w:val="000B0BFE"/>
    <w:rsid w:val="000B1FEA"/>
    <w:rsid w:val="000B26BD"/>
    <w:rsid w:val="000B2ADA"/>
    <w:rsid w:val="000B2DF5"/>
    <w:rsid w:val="000B3CAF"/>
    <w:rsid w:val="000B4827"/>
    <w:rsid w:val="000B4DF8"/>
    <w:rsid w:val="000B547C"/>
    <w:rsid w:val="000B5E21"/>
    <w:rsid w:val="000B5F08"/>
    <w:rsid w:val="000B616F"/>
    <w:rsid w:val="000B6E70"/>
    <w:rsid w:val="000B7600"/>
    <w:rsid w:val="000B76C7"/>
    <w:rsid w:val="000B7D97"/>
    <w:rsid w:val="000B7D9B"/>
    <w:rsid w:val="000C200A"/>
    <w:rsid w:val="000C2B76"/>
    <w:rsid w:val="000C3925"/>
    <w:rsid w:val="000C3975"/>
    <w:rsid w:val="000C47AB"/>
    <w:rsid w:val="000C5636"/>
    <w:rsid w:val="000C5940"/>
    <w:rsid w:val="000C5F15"/>
    <w:rsid w:val="000C64EB"/>
    <w:rsid w:val="000C7273"/>
    <w:rsid w:val="000C77E7"/>
    <w:rsid w:val="000D00F7"/>
    <w:rsid w:val="000D0653"/>
    <w:rsid w:val="000D0F4F"/>
    <w:rsid w:val="000D1A66"/>
    <w:rsid w:val="000D1C5C"/>
    <w:rsid w:val="000D2437"/>
    <w:rsid w:val="000D29DE"/>
    <w:rsid w:val="000D3B38"/>
    <w:rsid w:val="000D3F62"/>
    <w:rsid w:val="000D4AB1"/>
    <w:rsid w:val="000D501D"/>
    <w:rsid w:val="000D51A8"/>
    <w:rsid w:val="000D5D71"/>
    <w:rsid w:val="000D5F5A"/>
    <w:rsid w:val="000D6D1C"/>
    <w:rsid w:val="000E1C05"/>
    <w:rsid w:val="000E399B"/>
    <w:rsid w:val="000E41D6"/>
    <w:rsid w:val="000E56F2"/>
    <w:rsid w:val="000E75F5"/>
    <w:rsid w:val="000F0690"/>
    <w:rsid w:val="000F1562"/>
    <w:rsid w:val="000F2C3B"/>
    <w:rsid w:val="000F3A43"/>
    <w:rsid w:val="000F447C"/>
    <w:rsid w:val="000F476E"/>
    <w:rsid w:val="000F4E81"/>
    <w:rsid w:val="000F751C"/>
    <w:rsid w:val="000F7A37"/>
    <w:rsid w:val="000F7F08"/>
    <w:rsid w:val="0010000D"/>
    <w:rsid w:val="001004D8"/>
    <w:rsid w:val="00100C31"/>
    <w:rsid w:val="001010ED"/>
    <w:rsid w:val="0010262D"/>
    <w:rsid w:val="00103081"/>
    <w:rsid w:val="00103966"/>
    <w:rsid w:val="00104D4D"/>
    <w:rsid w:val="00104FC8"/>
    <w:rsid w:val="00105494"/>
    <w:rsid w:val="00105945"/>
    <w:rsid w:val="00105EBA"/>
    <w:rsid w:val="001062C6"/>
    <w:rsid w:val="00106973"/>
    <w:rsid w:val="00106A45"/>
    <w:rsid w:val="0010767A"/>
    <w:rsid w:val="0010790D"/>
    <w:rsid w:val="00107B41"/>
    <w:rsid w:val="00107E5F"/>
    <w:rsid w:val="00110D26"/>
    <w:rsid w:val="00110FFC"/>
    <w:rsid w:val="001116A6"/>
    <w:rsid w:val="00111873"/>
    <w:rsid w:val="00111DF2"/>
    <w:rsid w:val="00111FD6"/>
    <w:rsid w:val="0011299C"/>
    <w:rsid w:val="001137ED"/>
    <w:rsid w:val="001149DA"/>
    <w:rsid w:val="0011553E"/>
    <w:rsid w:val="00115EEC"/>
    <w:rsid w:val="00116A8B"/>
    <w:rsid w:val="00116C1E"/>
    <w:rsid w:val="0011719A"/>
    <w:rsid w:val="00117ACF"/>
    <w:rsid w:val="0012065B"/>
    <w:rsid w:val="0012088C"/>
    <w:rsid w:val="00120A17"/>
    <w:rsid w:val="00120ED6"/>
    <w:rsid w:val="00121BF7"/>
    <w:rsid w:val="001222AD"/>
    <w:rsid w:val="0012238A"/>
    <w:rsid w:val="00122457"/>
    <w:rsid w:val="00122A9B"/>
    <w:rsid w:val="00122E2A"/>
    <w:rsid w:val="00123191"/>
    <w:rsid w:val="001236D3"/>
    <w:rsid w:val="001259DA"/>
    <w:rsid w:val="00126521"/>
    <w:rsid w:val="00127564"/>
    <w:rsid w:val="00127BB9"/>
    <w:rsid w:val="00127D6C"/>
    <w:rsid w:val="001305A7"/>
    <w:rsid w:val="001306BA"/>
    <w:rsid w:val="00131E72"/>
    <w:rsid w:val="00132026"/>
    <w:rsid w:val="00132414"/>
    <w:rsid w:val="00132991"/>
    <w:rsid w:val="00133185"/>
    <w:rsid w:val="00133697"/>
    <w:rsid w:val="00133D74"/>
    <w:rsid w:val="00134388"/>
    <w:rsid w:val="00134DC6"/>
    <w:rsid w:val="00135084"/>
    <w:rsid w:val="00135CE8"/>
    <w:rsid w:val="0013662E"/>
    <w:rsid w:val="00136D7B"/>
    <w:rsid w:val="001370D4"/>
    <w:rsid w:val="00137B37"/>
    <w:rsid w:val="00137EDD"/>
    <w:rsid w:val="00140544"/>
    <w:rsid w:val="00140A3D"/>
    <w:rsid w:val="001412F5"/>
    <w:rsid w:val="00141351"/>
    <w:rsid w:val="0014152D"/>
    <w:rsid w:val="00141B43"/>
    <w:rsid w:val="00142AFB"/>
    <w:rsid w:val="00142DCF"/>
    <w:rsid w:val="001434B5"/>
    <w:rsid w:val="0014428E"/>
    <w:rsid w:val="00144768"/>
    <w:rsid w:val="001451BF"/>
    <w:rsid w:val="001463CA"/>
    <w:rsid w:val="00146618"/>
    <w:rsid w:val="00147C10"/>
    <w:rsid w:val="00150F9D"/>
    <w:rsid w:val="00151E1A"/>
    <w:rsid w:val="00151E29"/>
    <w:rsid w:val="001522E4"/>
    <w:rsid w:val="00152465"/>
    <w:rsid w:val="00152885"/>
    <w:rsid w:val="001528FD"/>
    <w:rsid w:val="00153A99"/>
    <w:rsid w:val="00153E58"/>
    <w:rsid w:val="00154F9B"/>
    <w:rsid w:val="0015578B"/>
    <w:rsid w:val="00155AE5"/>
    <w:rsid w:val="00155DF3"/>
    <w:rsid w:val="001568D4"/>
    <w:rsid w:val="00156BC5"/>
    <w:rsid w:val="001578E0"/>
    <w:rsid w:val="001602E0"/>
    <w:rsid w:val="001613FB"/>
    <w:rsid w:val="00161445"/>
    <w:rsid w:val="001617AE"/>
    <w:rsid w:val="001620E4"/>
    <w:rsid w:val="00163DB2"/>
    <w:rsid w:val="00163F63"/>
    <w:rsid w:val="001642CA"/>
    <w:rsid w:val="0016518B"/>
    <w:rsid w:val="00165AB2"/>
    <w:rsid w:val="00165FEC"/>
    <w:rsid w:val="0016697B"/>
    <w:rsid w:val="001669D6"/>
    <w:rsid w:val="001671FD"/>
    <w:rsid w:val="00170D29"/>
    <w:rsid w:val="00171D0A"/>
    <w:rsid w:val="00172C2F"/>
    <w:rsid w:val="00172E52"/>
    <w:rsid w:val="00173F39"/>
    <w:rsid w:val="0017400B"/>
    <w:rsid w:val="00174B93"/>
    <w:rsid w:val="00175064"/>
    <w:rsid w:val="00175F55"/>
    <w:rsid w:val="00176C56"/>
    <w:rsid w:val="001815D3"/>
    <w:rsid w:val="001824A1"/>
    <w:rsid w:val="00182747"/>
    <w:rsid w:val="001828B4"/>
    <w:rsid w:val="00182D8F"/>
    <w:rsid w:val="00182FDF"/>
    <w:rsid w:val="0018398D"/>
    <w:rsid w:val="00183A30"/>
    <w:rsid w:val="00183C36"/>
    <w:rsid w:val="00183D5D"/>
    <w:rsid w:val="00183DA8"/>
    <w:rsid w:val="0018406C"/>
    <w:rsid w:val="001840DA"/>
    <w:rsid w:val="00185157"/>
    <w:rsid w:val="00185B6A"/>
    <w:rsid w:val="00185DC5"/>
    <w:rsid w:val="00186730"/>
    <w:rsid w:val="001876A5"/>
    <w:rsid w:val="00187AB1"/>
    <w:rsid w:val="00187FAC"/>
    <w:rsid w:val="00190838"/>
    <w:rsid w:val="001909FD"/>
    <w:rsid w:val="001919C6"/>
    <w:rsid w:val="00191EE4"/>
    <w:rsid w:val="00192D7C"/>
    <w:rsid w:val="00193C4E"/>
    <w:rsid w:val="00194D42"/>
    <w:rsid w:val="001950F2"/>
    <w:rsid w:val="0019542E"/>
    <w:rsid w:val="001954D2"/>
    <w:rsid w:val="00196DCD"/>
    <w:rsid w:val="00196FD8"/>
    <w:rsid w:val="0019744C"/>
    <w:rsid w:val="00197C4F"/>
    <w:rsid w:val="001A0A1E"/>
    <w:rsid w:val="001A12AA"/>
    <w:rsid w:val="001A1471"/>
    <w:rsid w:val="001A1649"/>
    <w:rsid w:val="001A1E73"/>
    <w:rsid w:val="001A2096"/>
    <w:rsid w:val="001A26A3"/>
    <w:rsid w:val="001A276A"/>
    <w:rsid w:val="001A28D8"/>
    <w:rsid w:val="001A2C7E"/>
    <w:rsid w:val="001A31DE"/>
    <w:rsid w:val="001A43F6"/>
    <w:rsid w:val="001A4E6C"/>
    <w:rsid w:val="001A5F41"/>
    <w:rsid w:val="001A71F3"/>
    <w:rsid w:val="001A747E"/>
    <w:rsid w:val="001A7C18"/>
    <w:rsid w:val="001B0500"/>
    <w:rsid w:val="001B062E"/>
    <w:rsid w:val="001B0C24"/>
    <w:rsid w:val="001B16D7"/>
    <w:rsid w:val="001B1B12"/>
    <w:rsid w:val="001B2592"/>
    <w:rsid w:val="001B2A1F"/>
    <w:rsid w:val="001B30C6"/>
    <w:rsid w:val="001B37E5"/>
    <w:rsid w:val="001B4602"/>
    <w:rsid w:val="001B4682"/>
    <w:rsid w:val="001B472F"/>
    <w:rsid w:val="001B5099"/>
    <w:rsid w:val="001B52D1"/>
    <w:rsid w:val="001B5680"/>
    <w:rsid w:val="001B59AD"/>
    <w:rsid w:val="001B5A46"/>
    <w:rsid w:val="001B60E8"/>
    <w:rsid w:val="001C0090"/>
    <w:rsid w:val="001C1EEC"/>
    <w:rsid w:val="001C30BA"/>
    <w:rsid w:val="001C3F51"/>
    <w:rsid w:val="001C5837"/>
    <w:rsid w:val="001C5987"/>
    <w:rsid w:val="001C6900"/>
    <w:rsid w:val="001C72CA"/>
    <w:rsid w:val="001C72CD"/>
    <w:rsid w:val="001C74E6"/>
    <w:rsid w:val="001C78F8"/>
    <w:rsid w:val="001D1202"/>
    <w:rsid w:val="001D1E42"/>
    <w:rsid w:val="001D21E5"/>
    <w:rsid w:val="001D27A9"/>
    <w:rsid w:val="001D2A73"/>
    <w:rsid w:val="001D304A"/>
    <w:rsid w:val="001D3065"/>
    <w:rsid w:val="001D35F5"/>
    <w:rsid w:val="001D39E2"/>
    <w:rsid w:val="001D44C8"/>
    <w:rsid w:val="001D48DE"/>
    <w:rsid w:val="001D495C"/>
    <w:rsid w:val="001D4A1B"/>
    <w:rsid w:val="001D4A6E"/>
    <w:rsid w:val="001D513E"/>
    <w:rsid w:val="001D5295"/>
    <w:rsid w:val="001D7C9D"/>
    <w:rsid w:val="001D7E24"/>
    <w:rsid w:val="001E0B3E"/>
    <w:rsid w:val="001E0C1C"/>
    <w:rsid w:val="001E0D9F"/>
    <w:rsid w:val="001E1170"/>
    <w:rsid w:val="001E3DAF"/>
    <w:rsid w:val="001E3EDC"/>
    <w:rsid w:val="001E47A9"/>
    <w:rsid w:val="001E4BD1"/>
    <w:rsid w:val="001E4D8C"/>
    <w:rsid w:val="001E6406"/>
    <w:rsid w:val="001E6AC5"/>
    <w:rsid w:val="001E7809"/>
    <w:rsid w:val="001E7F45"/>
    <w:rsid w:val="001F0182"/>
    <w:rsid w:val="001F0642"/>
    <w:rsid w:val="001F07BD"/>
    <w:rsid w:val="001F0906"/>
    <w:rsid w:val="001F2355"/>
    <w:rsid w:val="001F2A4E"/>
    <w:rsid w:val="001F2D5A"/>
    <w:rsid w:val="001F2E3D"/>
    <w:rsid w:val="001F3729"/>
    <w:rsid w:val="001F5321"/>
    <w:rsid w:val="001F57F6"/>
    <w:rsid w:val="001F78FE"/>
    <w:rsid w:val="001F7D95"/>
    <w:rsid w:val="00200595"/>
    <w:rsid w:val="0020073D"/>
    <w:rsid w:val="0020170E"/>
    <w:rsid w:val="00202618"/>
    <w:rsid w:val="002026E3"/>
    <w:rsid w:val="00202952"/>
    <w:rsid w:val="00203134"/>
    <w:rsid w:val="002035A0"/>
    <w:rsid w:val="00203769"/>
    <w:rsid w:val="00203EBE"/>
    <w:rsid w:val="00204804"/>
    <w:rsid w:val="002049F3"/>
    <w:rsid w:val="00204E3F"/>
    <w:rsid w:val="00204F98"/>
    <w:rsid w:val="00205BC6"/>
    <w:rsid w:val="002060B9"/>
    <w:rsid w:val="0020612A"/>
    <w:rsid w:val="002063C1"/>
    <w:rsid w:val="00206F3A"/>
    <w:rsid w:val="002072BE"/>
    <w:rsid w:val="00207C24"/>
    <w:rsid w:val="00207C95"/>
    <w:rsid w:val="00210122"/>
    <w:rsid w:val="002105B1"/>
    <w:rsid w:val="0021093C"/>
    <w:rsid w:val="002117CB"/>
    <w:rsid w:val="00211FD7"/>
    <w:rsid w:val="0021279E"/>
    <w:rsid w:val="00212E83"/>
    <w:rsid w:val="00214C0A"/>
    <w:rsid w:val="00214CE7"/>
    <w:rsid w:val="00214FC8"/>
    <w:rsid w:val="00216234"/>
    <w:rsid w:val="0021697A"/>
    <w:rsid w:val="002171A8"/>
    <w:rsid w:val="0021758B"/>
    <w:rsid w:val="00217A41"/>
    <w:rsid w:val="00217BE5"/>
    <w:rsid w:val="002211D6"/>
    <w:rsid w:val="002211DA"/>
    <w:rsid w:val="0022142A"/>
    <w:rsid w:val="00221B9C"/>
    <w:rsid w:val="00222196"/>
    <w:rsid w:val="002231A8"/>
    <w:rsid w:val="00223283"/>
    <w:rsid w:val="002232C5"/>
    <w:rsid w:val="0022395A"/>
    <w:rsid w:val="00224F34"/>
    <w:rsid w:val="002253CC"/>
    <w:rsid w:val="00225B3B"/>
    <w:rsid w:val="002269DF"/>
    <w:rsid w:val="002309B4"/>
    <w:rsid w:val="002309CF"/>
    <w:rsid w:val="00231D10"/>
    <w:rsid w:val="00232136"/>
    <w:rsid w:val="0023265E"/>
    <w:rsid w:val="00233809"/>
    <w:rsid w:val="00233D77"/>
    <w:rsid w:val="00233D9A"/>
    <w:rsid w:val="0023443D"/>
    <w:rsid w:val="002344AA"/>
    <w:rsid w:val="0023517D"/>
    <w:rsid w:val="0023518E"/>
    <w:rsid w:val="002355F6"/>
    <w:rsid w:val="00235C37"/>
    <w:rsid w:val="00236128"/>
    <w:rsid w:val="0023637A"/>
    <w:rsid w:val="0023747B"/>
    <w:rsid w:val="00237628"/>
    <w:rsid w:val="00237B63"/>
    <w:rsid w:val="002401AC"/>
    <w:rsid w:val="0024023B"/>
    <w:rsid w:val="0024114E"/>
    <w:rsid w:val="002411B5"/>
    <w:rsid w:val="002418BB"/>
    <w:rsid w:val="002419BC"/>
    <w:rsid w:val="00241C6C"/>
    <w:rsid w:val="002433BA"/>
    <w:rsid w:val="00243FFD"/>
    <w:rsid w:val="002444A9"/>
    <w:rsid w:val="0024455B"/>
    <w:rsid w:val="00244767"/>
    <w:rsid w:val="002450C4"/>
    <w:rsid w:val="002458DC"/>
    <w:rsid w:val="00246924"/>
    <w:rsid w:val="0024707E"/>
    <w:rsid w:val="002501EA"/>
    <w:rsid w:val="00251034"/>
    <w:rsid w:val="00251043"/>
    <w:rsid w:val="00251191"/>
    <w:rsid w:val="0025202B"/>
    <w:rsid w:val="002528B6"/>
    <w:rsid w:val="0025291C"/>
    <w:rsid w:val="0025339E"/>
    <w:rsid w:val="00253689"/>
    <w:rsid w:val="00253A65"/>
    <w:rsid w:val="00253FC6"/>
    <w:rsid w:val="00254E8D"/>
    <w:rsid w:val="00255098"/>
    <w:rsid w:val="0025550A"/>
    <w:rsid w:val="00256BED"/>
    <w:rsid w:val="00257415"/>
    <w:rsid w:val="00260796"/>
    <w:rsid w:val="00260B0E"/>
    <w:rsid w:val="002611AE"/>
    <w:rsid w:val="00262C41"/>
    <w:rsid w:val="0026393A"/>
    <w:rsid w:val="00263CB7"/>
    <w:rsid w:val="00264623"/>
    <w:rsid w:val="00264DA8"/>
    <w:rsid w:val="002654ED"/>
    <w:rsid w:val="00266711"/>
    <w:rsid w:val="00266BD0"/>
    <w:rsid w:val="00267696"/>
    <w:rsid w:val="002676F4"/>
    <w:rsid w:val="00267A6C"/>
    <w:rsid w:val="00270C43"/>
    <w:rsid w:val="002713FC"/>
    <w:rsid w:val="00271D98"/>
    <w:rsid w:val="00271F5F"/>
    <w:rsid w:val="0027227D"/>
    <w:rsid w:val="002722E0"/>
    <w:rsid w:val="00272EE1"/>
    <w:rsid w:val="0027346B"/>
    <w:rsid w:val="0027349F"/>
    <w:rsid w:val="00273892"/>
    <w:rsid w:val="00273C84"/>
    <w:rsid w:val="00273FC2"/>
    <w:rsid w:val="002742B8"/>
    <w:rsid w:val="002742CC"/>
    <w:rsid w:val="00275BDA"/>
    <w:rsid w:val="002761CE"/>
    <w:rsid w:val="00277EAE"/>
    <w:rsid w:val="0028048E"/>
    <w:rsid w:val="002809A6"/>
    <w:rsid w:val="00281E14"/>
    <w:rsid w:val="00281E34"/>
    <w:rsid w:val="002821B7"/>
    <w:rsid w:val="002828F6"/>
    <w:rsid w:val="00282B54"/>
    <w:rsid w:val="00283528"/>
    <w:rsid w:val="00283CA0"/>
    <w:rsid w:val="00283EFE"/>
    <w:rsid w:val="0028412C"/>
    <w:rsid w:val="00284C48"/>
    <w:rsid w:val="0028565F"/>
    <w:rsid w:val="00286BED"/>
    <w:rsid w:val="00287450"/>
    <w:rsid w:val="00287D25"/>
    <w:rsid w:val="00291763"/>
    <w:rsid w:val="00292067"/>
    <w:rsid w:val="0029265A"/>
    <w:rsid w:val="002934CB"/>
    <w:rsid w:val="002941A3"/>
    <w:rsid w:val="002941FF"/>
    <w:rsid w:val="002943B7"/>
    <w:rsid w:val="0029466C"/>
    <w:rsid w:val="00294802"/>
    <w:rsid w:val="00294BB7"/>
    <w:rsid w:val="0029540A"/>
    <w:rsid w:val="0029571C"/>
    <w:rsid w:val="002958F1"/>
    <w:rsid w:val="00295BC4"/>
    <w:rsid w:val="002974FC"/>
    <w:rsid w:val="002A0C3F"/>
    <w:rsid w:val="002A1390"/>
    <w:rsid w:val="002A1D10"/>
    <w:rsid w:val="002A2260"/>
    <w:rsid w:val="002A3473"/>
    <w:rsid w:val="002A3680"/>
    <w:rsid w:val="002A3A68"/>
    <w:rsid w:val="002A43E1"/>
    <w:rsid w:val="002A4584"/>
    <w:rsid w:val="002A5595"/>
    <w:rsid w:val="002A64C8"/>
    <w:rsid w:val="002A6E77"/>
    <w:rsid w:val="002A7FE4"/>
    <w:rsid w:val="002B00A0"/>
    <w:rsid w:val="002B0487"/>
    <w:rsid w:val="002B0E5B"/>
    <w:rsid w:val="002B16EA"/>
    <w:rsid w:val="002B1EE7"/>
    <w:rsid w:val="002B2858"/>
    <w:rsid w:val="002B3136"/>
    <w:rsid w:val="002B3245"/>
    <w:rsid w:val="002B335C"/>
    <w:rsid w:val="002B3C92"/>
    <w:rsid w:val="002B3FB3"/>
    <w:rsid w:val="002B4090"/>
    <w:rsid w:val="002B485A"/>
    <w:rsid w:val="002B4E91"/>
    <w:rsid w:val="002B5D4E"/>
    <w:rsid w:val="002B6DED"/>
    <w:rsid w:val="002B71C2"/>
    <w:rsid w:val="002B74FA"/>
    <w:rsid w:val="002B7B55"/>
    <w:rsid w:val="002C09EB"/>
    <w:rsid w:val="002C15E4"/>
    <w:rsid w:val="002C1B13"/>
    <w:rsid w:val="002C1C7F"/>
    <w:rsid w:val="002C21D8"/>
    <w:rsid w:val="002C26FD"/>
    <w:rsid w:val="002C2CF2"/>
    <w:rsid w:val="002C2D0C"/>
    <w:rsid w:val="002C349D"/>
    <w:rsid w:val="002C3D96"/>
    <w:rsid w:val="002C4235"/>
    <w:rsid w:val="002C447A"/>
    <w:rsid w:val="002C4711"/>
    <w:rsid w:val="002C4DE8"/>
    <w:rsid w:val="002C4F96"/>
    <w:rsid w:val="002C6CBF"/>
    <w:rsid w:val="002C6E70"/>
    <w:rsid w:val="002C6F26"/>
    <w:rsid w:val="002C73E4"/>
    <w:rsid w:val="002C7AC3"/>
    <w:rsid w:val="002D0E81"/>
    <w:rsid w:val="002D12EB"/>
    <w:rsid w:val="002D14AA"/>
    <w:rsid w:val="002D1586"/>
    <w:rsid w:val="002D1660"/>
    <w:rsid w:val="002D1BB7"/>
    <w:rsid w:val="002D2107"/>
    <w:rsid w:val="002D24BD"/>
    <w:rsid w:val="002D3EF4"/>
    <w:rsid w:val="002D5420"/>
    <w:rsid w:val="002D5B74"/>
    <w:rsid w:val="002D5E56"/>
    <w:rsid w:val="002D64CB"/>
    <w:rsid w:val="002D6C5B"/>
    <w:rsid w:val="002D7641"/>
    <w:rsid w:val="002E040E"/>
    <w:rsid w:val="002E25EC"/>
    <w:rsid w:val="002E2767"/>
    <w:rsid w:val="002E2D74"/>
    <w:rsid w:val="002E3BBD"/>
    <w:rsid w:val="002E4AC5"/>
    <w:rsid w:val="002E6645"/>
    <w:rsid w:val="002E666D"/>
    <w:rsid w:val="002E6AB6"/>
    <w:rsid w:val="002E6BDD"/>
    <w:rsid w:val="002E7173"/>
    <w:rsid w:val="002E7623"/>
    <w:rsid w:val="002E78C4"/>
    <w:rsid w:val="002E7A5F"/>
    <w:rsid w:val="002F056C"/>
    <w:rsid w:val="002F148F"/>
    <w:rsid w:val="002F1B4D"/>
    <w:rsid w:val="002F232E"/>
    <w:rsid w:val="002F2FF1"/>
    <w:rsid w:val="002F3AFA"/>
    <w:rsid w:val="002F3D49"/>
    <w:rsid w:val="002F5F42"/>
    <w:rsid w:val="002F6473"/>
    <w:rsid w:val="002F66FD"/>
    <w:rsid w:val="002F7240"/>
    <w:rsid w:val="002F7603"/>
    <w:rsid w:val="002F7B21"/>
    <w:rsid w:val="002F7BF1"/>
    <w:rsid w:val="003004CC"/>
    <w:rsid w:val="003011AD"/>
    <w:rsid w:val="003018F8"/>
    <w:rsid w:val="00301E20"/>
    <w:rsid w:val="0030285D"/>
    <w:rsid w:val="00304060"/>
    <w:rsid w:val="003050E7"/>
    <w:rsid w:val="0030580D"/>
    <w:rsid w:val="00305C84"/>
    <w:rsid w:val="00306B87"/>
    <w:rsid w:val="003074EB"/>
    <w:rsid w:val="0030796C"/>
    <w:rsid w:val="00307A58"/>
    <w:rsid w:val="00310538"/>
    <w:rsid w:val="0031067D"/>
    <w:rsid w:val="00310CAD"/>
    <w:rsid w:val="003117C9"/>
    <w:rsid w:val="00311CDF"/>
    <w:rsid w:val="00312E69"/>
    <w:rsid w:val="00313068"/>
    <w:rsid w:val="00313A4E"/>
    <w:rsid w:val="00315040"/>
    <w:rsid w:val="00315A3E"/>
    <w:rsid w:val="00315E62"/>
    <w:rsid w:val="00316185"/>
    <w:rsid w:val="00316D77"/>
    <w:rsid w:val="00316F66"/>
    <w:rsid w:val="003206F5"/>
    <w:rsid w:val="003211CF"/>
    <w:rsid w:val="00321396"/>
    <w:rsid w:val="003214E4"/>
    <w:rsid w:val="003216F4"/>
    <w:rsid w:val="00321ED3"/>
    <w:rsid w:val="00324B7C"/>
    <w:rsid w:val="003258D0"/>
    <w:rsid w:val="003259E0"/>
    <w:rsid w:val="00325A0C"/>
    <w:rsid w:val="00325C76"/>
    <w:rsid w:val="0032641E"/>
    <w:rsid w:val="00326917"/>
    <w:rsid w:val="00326BB9"/>
    <w:rsid w:val="0032765F"/>
    <w:rsid w:val="0033064F"/>
    <w:rsid w:val="003308EC"/>
    <w:rsid w:val="003319B4"/>
    <w:rsid w:val="003329D5"/>
    <w:rsid w:val="00332DFA"/>
    <w:rsid w:val="00332E1D"/>
    <w:rsid w:val="003338ED"/>
    <w:rsid w:val="00333A70"/>
    <w:rsid w:val="003341CA"/>
    <w:rsid w:val="003345DC"/>
    <w:rsid w:val="003353AA"/>
    <w:rsid w:val="003354EE"/>
    <w:rsid w:val="00335DD0"/>
    <w:rsid w:val="00336858"/>
    <w:rsid w:val="0033736C"/>
    <w:rsid w:val="0034045F"/>
    <w:rsid w:val="0034148E"/>
    <w:rsid w:val="00341E48"/>
    <w:rsid w:val="00341F0A"/>
    <w:rsid w:val="00342EA0"/>
    <w:rsid w:val="003434CD"/>
    <w:rsid w:val="00343BF1"/>
    <w:rsid w:val="00345328"/>
    <w:rsid w:val="00346645"/>
    <w:rsid w:val="00347129"/>
    <w:rsid w:val="003474DB"/>
    <w:rsid w:val="00347EE3"/>
    <w:rsid w:val="0035028E"/>
    <w:rsid w:val="003503B7"/>
    <w:rsid w:val="003522DC"/>
    <w:rsid w:val="00352660"/>
    <w:rsid w:val="003529E4"/>
    <w:rsid w:val="003540F3"/>
    <w:rsid w:val="003543A5"/>
    <w:rsid w:val="003546A9"/>
    <w:rsid w:val="003546F4"/>
    <w:rsid w:val="003554BB"/>
    <w:rsid w:val="00355A1F"/>
    <w:rsid w:val="00355D8C"/>
    <w:rsid w:val="00356D1E"/>
    <w:rsid w:val="00360558"/>
    <w:rsid w:val="003612FF"/>
    <w:rsid w:val="003613E6"/>
    <w:rsid w:val="0036158B"/>
    <w:rsid w:val="00361B1B"/>
    <w:rsid w:val="00361E6F"/>
    <w:rsid w:val="0036207E"/>
    <w:rsid w:val="00362426"/>
    <w:rsid w:val="00362583"/>
    <w:rsid w:val="003626F2"/>
    <w:rsid w:val="00362F04"/>
    <w:rsid w:val="00363327"/>
    <w:rsid w:val="00363479"/>
    <w:rsid w:val="00364139"/>
    <w:rsid w:val="0036429A"/>
    <w:rsid w:val="00365280"/>
    <w:rsid w:val="003656C2"/>
    <w:rsid w:val="003661E5"/>
    <w:rsid w:val="00366ADE"/>
    <w:rsid w:val="00366CA2"/>
    <w:rsid w:val="00366DD0"/>
    <w:rsid w:val="00366E3A"/>
    <w:rsid w:val="0036719E"/>
    <w:rsid w:val="00367BFD"/>
    <w:rsid w:val="003700E7"/>
    <w:rsid w:val="00370289"/>
    <w:rsid w:val="003705A8"/>
    <w:rsid w:val="0037157E"/>
    <w:rsid w:val="00372CD1"/>
    <w:rsid w:val="00373DE0"/>
    <w:rsid w:val="00373F53"/>
    <w:rsid w:val="00374A58"/>
    <w:rsid w:val="00374D84"/>
    <w:rsid w:val="00375209"/>
    <w:rsid w:val="003755BC"/>
    <w:rsid w:val="0037563A"/>
    <w:rsid w:val="00375E39"/>
    <w:rsid w:val="00376CA9"/>
    <w:rsid w:val="00376FE8"/>
    <w:rsid w:val="00377AC7"/>
    <w:rsid w:val="00380CD3"/>
    <w:rsid w:val="00380D2E"/>
    <w:rsid w:val="003811D7"/>
    <w:rsid w:val="003812BD"/>
    <w:rsid w:val="00381BC3"/>
    <w:rsid w:val="003820E7"/>
    <w:rsid w:val="00383BDB"/>
    <w:rsid w:val="00383D97"/>
    <w:rsid w:val="00383FB7"/>
    <w:rsid w:val="0038410C"/>
    <w:rsid w:val="00384FFB"/>
    <w:rsid w:val="003856DC"/>
    <w:rsid w:val="0038774C"/>
    <w:rsid w:val="00391286"/>
    <w:rsid w:val="003919AA"/>
    <w:rsid w:val="00391CE7"/>
    <w:rsid w:val="00391EB0"/>
    <w:rsid w:val="00392262"/>
    <w:rsid w:val="00392D7E"/>
    <w:rsid w:val="00393E28"/>
    <w:rsid w:val="0039414F"/>
    <w:rsid w:val="003942B3"/>
    <w:rsid w:val="00394D6D"/>
    <w:rsid w:val="00394F16"/>
    <w:rsid w:val="003956A1"/>
    <w:rsid w:val="0039583B"/>
    <w:rsid w:val="00395AED"/>
    <w:rsid w:val="00395EEB"/>
    <w:rsid w:val="0039608E"/>
    <w:rsid w:val="00396101"/>
    <w:rsid w:val="003961AA"/>
    <w:rsid w:val="00396352"/>
    <w:rsid w:val="00396AB2"/>
    <w:rsid w:val="0039710C"/>
    <w:rsid w:val="0039750B"/>
    <w:rsid w:val="003A0447"/>
    <w:rsid w:val="003A1084"/>
    <w:rsid w:val="003A2042"/>
    <w:rsid w:val="003A2070"/>
    <w:rsid w:val="003A20F1"/>
    <w:rsid w:val="003A25AE"/>
    <w:rsid w:val="003A32C7"/>
    <w:rsid w:val="003A3DE2"/>
    <w:rsid w:val="003A6B9B"/>
    <w:rsid w:val="003A70E2"/>
    <w:rsid w:val="003A738C"/>
    <w:rsid w:val="003A7890"/>
    <w:rsid w:val="003A7C79"/>
    <w:rsid w:val="003A7FD3"/>
    <w:rsid w:val="003B0E33"/>
    <w:rsid w:val="003B119D"/>
    <w:rsid w:val="003B16AF"/>
    <w:rsid w:val="003B1D1F"/>
    <w:rsid w:val="003B2BF3"/>
    <w:rsid w:val="003B37EC"/>
    <w:rsid w:val="003B3912"/>
    <w:rsid w:val="003B5392"/>
    <w:rsid w:val="003B53FA"/>
    <w:rsid w:val="003B5818"/>
    <w:rsid w:val="003B5928"/>
    <w:rsid w:val="003B5CF1"/>
    <w:rsid w:val="003B6C1D"/>
    <w:rsid w:val="003B6CC4"/>
    <w:rsid w:val="003B7152"/>
    <w:rsid w:val="003B778B"/>
    <w:rsid w:val="003B7BCC"/>
    <w:rsid w:val="003B7FF7"/>
    <w:rsid w:val="003C0663"/>
    <w:rsid w:val="003C0D31"/>
    <w:rsid w:val="003C1ED8"/>
    <w:rsid w:val="003C2026"/>
    <w:rsid w:val="003C29FA"/>
    <w:rsid w:val="003C2D07"/>
    <w:rsid w:val="003C31BC"/>
    <w:rsid w:val="003C4009"/>
    <w:rsid w:val="003C4102"/>
    <w:rsid w:val="003C5C84"/>
    <w:rsid w:val="003C62F4"/>
    <w:rsid w:val="003D04C2"/>
    <w:rsid w:val="003D09E0"/>
    <w:rsid w:val="003D198C"/>
    <w:rsid w:val="003D314E"/>
    <w:rsid w:val="003D323A"/>
    <w:rsid w:val="003D332B"/>
    <w:rsid w:val="003D3916"/>
    <w:rsid w:val="003D4097"/>
    <w:rsid w:val="003D496C"/>
    <w:rsid w:val="003D4C1D"/>
    <w:rsid w:val="003D5009"/>
    <w:rsid w:val="003D5389"/>
    <w:rsid w:val="003D55F3"/>
    <w:rsid w:val="003D56A6"/>
    <w:rsid w:val="003D5CAE"/>
    <w:rsid w:val="003D7392"/>
    <w:rsid w:val="003D7860"/>
    <w:rsid w:val="003E06FE"/>
    <w:rsid w:val="003E0759"/>
    <w:rsid w:val="003E0D6A"/>
    <w:rsid w:val="003E0E36"/>
    <w:rsid w:val="003E12EB"/>
    <w:rsid w:val="003E2612"/>
    <w:rsid w:val="003E26C8"/>
    <w:rsid w:val="003E36B4"/>
    <w:rsid w:val="003E3E36"/>
    <w:rsid w:val="003E46EC"/>
    <w:rsid w:val="003E4B9F"/>
    <w:rsid w:val="003E4F93"/>
    <w:rsid w:val="003E55F0"/>
    <w:rsid w:val="003E61EB"/>
    <w:rsid w:val="003E634D"/>
    <w:rsid w:val="003E636B"/>
    <w:rsid w:val="003E73DF"/>
    <w:rsid w:val="003E74C5"/>
    <w:rsid w:val="003E754E"/>
    <w:rsid w:val="003E7663"/>
    <w:rsid w:val="003E7D34"/>
    <w:rsid w:val="003E7D3E"/>
    <w:rsid w:val="003F0995"/>
    <w:rsid w:val="003F0A35"/>
    <w:rsid w:val="003F0D04"/>
    <w:rsid w:val="003F18F4"/>
    <w:rsid w:val="003F265F"/>
    <w:rsid w:val="003F2AAD"/>
    <w:rsid w:val="003F2B03"/>
    <w:rsid w:val="003F332B"/>
    <w:rsid w:val="003F3F8A"/>
    <w:rsid w:val="003F4FBE"/>
    <w:rsid w:val="003F5557"/>
    <w:rsid w:val="003F5566"/>
    <w:rsid w:val="003F56BD"/>
    <w:rsid w:val="003F5835"/>
    <w:rsid w:val="003F5D22"/>
    <w:rsid w:val="003F630D"/>
    <w:rsid w:val="003F73BB"/>
    <w:rsid w:val="003F7409"/>
    <w:rsid w:val="003F7C33"/>
    <w:rsid w:val="003F7EF5"/>
    <w:rsid w:val="004002F0"/>
    <w:rsid w:val="00400686"/>
    <w:rsid w:val="00400871"/>
    <w:rsid w:val="00400B33"/>
    <w:rsid w:val="00400DAB"/>
    <w:rsid w:val="00401D67"/>
    <w:rsid w:val="00401E7B"/>
    <w:rsid w:val="00401F77"/>
    <w:rsid w:val="00402B9A"/>
    <w:rsid w:val="00403180"/>
    <w:rsid w:val="004036BD"/>
    <w:rsid w:val="004047EA"/>
    <w:rsid w:val="0040526D"/>
    <w:rsid w:val="00405752"/>
    <w:rsid w:val="0040665C"/>
    <w:rsid w:val="00406FDF"/>
    <w:rsid w:val="004074A4"/>
    <w:rsid w:val="004078AF"/>
    <w:rsid w:val="00407DFE"/>
    <w:rsid w:val="00410489"/>
    <w:rsid w:val="00410BFF"/>
    <w:rsid w:val="00410E2C"/>
    <w:rsid w:val="004114CE"/>
    <w:rsid w:val="00411692"/>
    <w:rsid w:val="00412337"/>
    <w:rsid w:val="00413AA0"/>
    <w:rsid w:val="0041452B"/>
    <w:rsid w:val="0041482E"/>
    <w:rsid w:val="00414B9D"/>
    <w:rsid w:val="00415199"/>
    <w:rsid w:val="00415DF6"/>
    <w:rsid w:val="004161AA"/>
    <w:rsid w:val="00416738"/>
    <w:rsid w:val="00420253"/>
    <w:rsid w:val="004202B5"/>
    <w:rsid w:val="00420553"/>
    <w:rsid w:val="00420785"/>
    <w:rsid w:val="00420E7E"/>
    <w:rsid w:val="00420FB6"/>
    <w:rsid w:val="004214E9"/>
    <w:rsid w:val="00421C63"/>
    <w:rsid w:val="004221ED"/>
    <w:rsid w:val="00422302"/>
    <w:rsid w:val="0042233F"/>
    <w:rsid w:val="0042373C"/>
    <w:rsid w:val="004237B0"/>
    <w:rsid w:val="00423C73"/>
    <w:rsid w:val="004247AB"/>
    <w:rsid w:val="00424D54"/>
    <w:rsid w:val="00424DE6"/>
    <w:rsid w:val="0042514D"/>
    <w:rsid w:val="00425616"/>
    <w:rsid w:val="004259EC"/>
    <w:rsid w:val="00425ABC"/>
    <w:rsid w:val="00425B96"/>
    <w:rsid w:val="004260DF"/>
    <w:rsid w:val="004260EF"/>
    <w:rsid w:val="0042707B"/>
    <w:rsid w:val="00427943"/>
    <w:rsid w:val="004302BC"/>
    <w:rsid w:val="00431C62"/>
    <w:rsid w:val="00431F1E"/>
    <w:rsid w:val="00432497"/>
    <w:rsid w:val="00432527"/>
    <w:rsid w:val="00432BEA"/>
    <w:rsid w:val="00432BEF"/>
    <w:rsid w:val="0043345E"/>
    <w:rsid w:val="00434429"/>
    <w:rsid w:val="00435472"/>
    <w:rsid w:val="00435517"/>
    <w:rsid w:val="00435D55"/>
    <w:rsid w:val="004365A4"/>
    <w:rsid w:val="0043671D"/>
    <w:rsid w:val="00436E5F"/>
    <w:rsid w:val="00437CB4"/>
    <w:rsid w:val="00441261"/>
    <w:rsid w:val="0044305B"/>
    <w:rsid w:val="004443B4"/>
    <w:rsid w:val="004444A6"/>
    <w:rsid w:val="004446E9"/>
    <w:rsid w:val="00446448"/>
    <w:rsid w:val="004467FA"/>
    <w:rsid w:val="004479AD"/>
    <w:rsid w:val="00447D3A"/>
    <w:rsid w:val="00450AB0"/>
    <w:rsid w:val="00452304"/>
    <w:rsid w:val="0045235A"/>
    <w:rsid w:val="0045240F"/>
    <w:rsid w:val="00453BE6"/>
    <w:rsid w:val="0045425C"/>
    <w:rsid w:val="004551A1"/>
    <w:rsid w:val="00455CAF"/>
    <w:rsid w:val="00455D58"/>
    <w:rsid w:val="00456D6B"/>
    <w:rsid w:val="00456F77"/>
    <w:rsid w:val="004571E1"/>
    <w:rsid w:val="004602D4"/>
    <w:rsid w:val="004603C0"/>
    <w:rsid w:val="004609E4"/>
    <w:rsid w:val="00460F45"/>
    <w:rsid w:val="0046189C"/>
    <w:rsid w:val="00461E72"/>
    <w:rsid w:val="00462331"/>
    <w:rsid w:val="00462CC6"/>
    <w:rsid w:val="0046312E"/>
    <w:rsid w:val="00463FDC"/>
    <w:rsid w:val="00465592"/>
    <w:rsid w:val="00466AC9"/>
    <w:rsid w:val="00467219"/>
    <w:rsid w:val="004678A1"/>
    <w:rsid w:val="004678A4"/>
    <w:rsid w:val="00470159"/>
    <w:rsid w:val="00470F04"/>
    <w:rsid w:val="004719A6"/>
    <w:rsid w:val="004719FC"/>
    <w:rsid w:val="004723B9"/>
    <w:rsid w:val="004725C5"/>
    <w:rsid w:val="0047350E"/>
    <w:rsid w:val="00473E2D"/>
    <w:rsid w:val="00474EAF"/>
    <w:rsid w:val="00474F95"/>
    <w:rsid w:val="0047527B"/>
    <w:rsid w:val="004768ED"/>
    <w:rsid w:val="00476B6C"/>
    <w:rsid w:val="00476D73"/>
    <w:rsid w:val="00476DD8"/>
    <w:rsid w:val="00481625"/>
    <w:rsid w:val="00481751"/>
    <w:rsid w:val="004821F7"/>
    <w:rsid w:val="0048247F"/>
    <w:rsid w:val="0048343E"/>
    <w:rsid w:val="00484069"/>
    <w:rsid w:val="00484458"/>
    <w:rsid w:val="00485514"/>
    <w:rsid w:val="00487751"/>
    <w:rsid w:val="00487A9D"/>
    <w:rsid w:val="00487EFD"/>
    <w:rsid w:val="004901FE"/>
    <w:rsid w:val="0049077C"/>
    <w:rsid w:val="004911D0"/>
    <w:rsid w:val="00491327"/>
    <w:rsid w:val="0049196D"/>
    <w:rsid w:val="00492846"/>
    <w:rsid w:val="004928E4"/>
    <w:rsid w:val="00493510"/>
    <w:rsid w:val="004943C0"/>
    <w:rsid w:val="00494B34"/>
    <w:rsid w:val="004962CB"/>
    <w:rsid w:val="00496A0D"/>
    <w:rsid w:val="00496F32"/>
    <w:rsid w:val="0049737C"/>
    <w:rsid w:val="00497550"/>
    <w:rsid w:val="00497C4F"/>
    <w:rsid w:val="004A0061"/>
    <w:rsid w:val="004A197D"/>
    <w:rsid w:val="004A1BAA"/>
    <w:rsid w:val="004A1E49"/>
    <w:rsid w:val="004A2A3E"/>
    <w:rsid w:val="004A35B5"/>
    <w:rsid w:val="004A3ADC"/>
    <w:rsid w:val="004A41D4"/>
    <w:rsid w:val="004A4371"/>
    <w:rsid w:val="004A4386"/>
    <w:rsid w:val="004A4559"/>
    <w:rsid w:val="004A4977"/>
    <w:rsid w:val="004A6536"/>
    <w:rsid w:val="004A764A"/>
    <w:rsid w:val="004A77E8"/>
    <w:rsid w:val="004B04B5"/>
    <w:rsid w:val="004B069C"/>
    <w:rsid w:val="004B0E70"/>
    <w:rsid w:val="004B481D"/>
    <w:rsid w:val="004B4916"/>
    <w:rsid w:val="004B4C48"/>
    <w:rsid w:val="004B4F23"/>
    <w:rsid w:val="004B523E"/>
    <w:rsid w:val="004B54A7"/>
    <w:rsid w:val="004B557F"/>
    <w:rsid w:val="004B5716"/>
    <w:rsid w:val="004B5DCB"/>
    <w:rsid w:val="004B6373"/>
    <w:rsid w:val="004B69AA"/>
    <w:rsid w:val="004B6A34"/>
    <w:rsid w:val="004B6DE1"/>
    <w:rsid w:val="004B717F"/>
    <w:rsid w:val="004B762E"/>
    <w:rsid w:val="004B76DC"/>
    <w:rsid w:val="004C17F2"/>
    <w:rsid w:val="004C25FB"/>
    <w:rsid w:val="004C2907"/>
    <w:rsid w:val="004C2FEC"/>
    <w:rsid w:val="004C3217"/>
    <w:rsid w:val="004C3941"/>
    <w:rsid w:val="004C3F07"/>
    <w:rsid w:val="004C4DE5"/>
    <w:rsid w:val="004C4EAB"/>
    <w:rsid w:val="004C57FA"/>
    <w:rsid w:val="004C59F1"/>
    <w:rsid w:val="004C5C62"/>
    <w:rsid w:val="004C5D5D"/>
    <w:rsid w:val="004C6199"/>
    <w:rsid w:val="004C6D22"/>
    <w:rsid w:val="004C6F8E"/>
    <w:rsid w:val="004C6FDE"/>
    <w:rsid w:val="004C7268"/>
    <w:rsid w:val="004C7CDE"/>
    <w:rsid w:val="004C7EA9"/>
    <w:rsid w:val="004D06C2"/>
    <w:rsid w:val="004D081D"/>
    <w:rsid w:val="004D0D37"/>
    <w:rsid w:val="004D1154"/>
    <w:rsid w:val="004D19D9"/>
    <w:rsid w:val="004D2165"/>
    <w:rsid w:val="004D274C"/>
    <w:rsid w:val="004D3A9A"/>
    <w:rsid w:val="004D4A0E"/>
    <w:rsid w:val="004D4F8F"/>
    <w:rsid w:val="004D5B77"/>
    <w:rsid w:val="004D5FB9"/>
    <w:rsid w:val="004D60EF"/>
    <w:rsid w:val="004D625B"/>
    <w:rsid w:val="004D7274"/>
    <w:rsid w:val="004D7304"/>
    <w:rsid w:val="004D75CC"/>
    <w:rsid w:val="004D79BF"/>
    <w:rsid w:val="004D7E06"/>
    <w:rsid w:val="004E05E1"/>
    <w:rsid w:val="004E0A1D"/>
    <w:rsid w:val="004E0AC8"/>
    <w:rsid w:val="004E16C4"/>
    <w:rsid w:val="004E1A39"/>
    <w:rsid w:val="004E1D3B"/>
    <w:rsid w:val="004E227B"/>
    <w:rsid w:val="004E2374"/>
    <w:rsid w:val="004E255B"/>
    <w:rsid w:val="004E2C41"/>
    <w:rsid w:val="004E3E99"/>
    <w:rsid w:val="004E3F7C"/>
    <w:rsid w:val="004E4541"/>
    <w:rsid w:val="004E46E4"/>
    <w:rsid w:val="004E4AA4"/>
    <w:rsid w:val="004E6984"/>
    <w:rsid w:val="004E75C7"/>
    <w:rsid w:val="004F056B"/>
    <w:rsid w:val="004F05AB"/>
    <w:rsid w:val="004F070C"/>
    <w:rsid w:val="004F2C24"/>
    <w:rsid w:val="004F318E"/>
    <w:rsid w:val="004F50D9"/>
    <w:rsid w:val="004F5D54"/>
    <w:rsid w:val="004F66AD"/>
    <w:rsid w:val="00500E51"/>
    <w:rsid w:val="00500FBC"/>
    <w:rsid w:val="00501960"/>
    <w:rsid w:val="00501A0B"/>
    <w:rsid w:val="00501F7F"/>
    <w:rsid w:val="00502159"/>
    <w:rsid w:val="00502167"/>
    <w:rsid w:val="005029B0"/>
    <w:rsid w:val="00503182"/>
    <w:rsid w:val="00503A88"/>
    <w:rsid w:val="00504146"/>
    <w:rsid w:val="00504261"/>
    <w:rsid w:val="00504D2C"/>
    <w:rsid w:val="00504FF7"/>
    <w:rsid w:val="005050D6"/>
    <w:rsid w:val="00505482"/>
    <w:rsid w:val="00505604"/>
    <w:rsid w:val="00505C96"/>
    <w:rsid w:val="00507236"/>
    <w:rsid w:val="005076AE"/>
    <w:rsid w:val="005077EF"/>
    <w:rsid w:val="00507A4C"/>
    <w:rsid w:val="00507A50"/>
    <w:rsid w:val="00507EA2"/>
    <w:rsid w:val="005106AA"/>
    <w:rsid w:val="0051193A"/>
    <w:rsid w:val="00512213"/>
    <w:rsid w:val="00512544"/>
    <w:rsid w:val="005125BB"/>
    <w:rsid w:val="00512958"/>
    <w:rsid w:val="0051327B"/>
    <w:rsid w:val="00513502"/>
    <w:rsid w:val="00513974"/>
    <w:rsid w:val="00515476"/>
    <w:rsid w:val="0051551F"/>
    <w:rsid w:val="0051594F"/>
    <w:rsid w:val="0051649B"/>
    <w:rsid w:val="00516E8A"/>
    <w:rsid w:val="0051766E"/>
    <w:rsid w:val="005204BF"/>
    <w:rsid w:val="0052165A"/>
    <w:rsid w:val="00522702"/>
    <w:rsid w:val="00522EFC"/>
    <w:rsid w:val="00523015"/>
    <w:rsid w:val="0052328A"/>
    <w:rsid w:val="00523484"/>
    <w:rsid w:val="005245CF"/>
    <w:rsid w:val="005246B6"/>
    <w:rsid w:val="00525216"/>
    <w:rsid w:val="00525297"/>
    <w:rsid w:val="00525558"/>
    <w:rsid w:val="005258BF"/>
    <w:rsid w:val="0052596E"/>
    <w:rsid w:val="00525C3B"/>
    <w:rsid w:val="00525DC8"/>
    <w:rsid w:val="0052618E"/>
    <w:rsid w:val="0052696D"/>
    <w:rsid w:val="00527019"/>
    <w:rsid w:val="00527A86"/>
    <w:rsid w:val="00527B32"/>
    <w:rsid w:val="00531076"/>
    <w:rsid w:val="0053112C"/>
    <w:rsid w:val="005318C9"/>
    <w:rsid w:val="00531FD7"/>
    <w:rsid w:val="0053217E"/>
    <w:rsid w:val="005323B4"/>
    <w:rsid w:val="00532CAD"/>
    <w:rsid w:val="00532CD2"/>
    <w:rsid w:val="005334E3"/>
    <w:rsid w:val="00533F55"/>
    <w:rsid w:val="005345F8"/>
    <w:rsid w:val="0053570A"/>
    <w:rsid w:val="00535C0B"/>
    <w:rsid w:val="00537706"/>
    <w:rsid w:val="00537FC9"/>
    <w:rsid w:val="0054052F"/>
    <w:rsid w:val="00540BE9"/>
    <w:rsid w:val="005416DD"/>
    <w:rsid w:val="005423EA"/>
    <w:rsid w:val="00542AA3"/>
    <w:rsid w:val="00542C50"/>
    <w:rsid w:val="0054306E"/>
    <w:rsid w:val="00543230"/>
    <w:rsid w:val="00544CE9"/>
    <w:rsid w:val="00544D40"/>
    <w:rsid w:val="00544ED7"/>
    <w:rsid w:val="00544EF5"/>
    <w:rsid w:val="00545D7E"/>
    <w:rsid w:val="00546ED9"/>
    <w:rsid w:val="00547BDD"/>
    <w:rsid w:val="00551B66"/>
    <w:rsid w:val="005520FF"/>
    <w:rsid w:val="00552FD9"/>
    <w:rsid w:val="005530E9"/>
    <w:rsid w:val="00553ABB"/>
    <w:rsid w:val="0055534C"/>
    <w:rsid w:val="00555624"/>
    <w:rsid w:val="00555717"/>
    <w:rsid w:val="00555BC9"/>
    <w:rsid w:val="00555D74"/>
    <w:rsid w:val="0055689F"/>
    <w:rsid w:val="0055691B"/>
    <w:rsid w:val="00556967"/>
    <w:rsid w:val="005571B5"/>
    <w:rsid w:val="00557C83"/>
    <w:rsid w:val="00560EC4"/>
    <w:rsid w:val="005625CF"/>
    <w:rsid w:val="00562980"/>
    <w:rsid w:val="00562C7C"/>
    <w:rsid w:val="00563277"/>
    <w:rsid w:val="0056331D"/>
    <w:rsid w:val="00563958"/>
    <w:rsid w:val="00564416"/>
    <w:rsid w:val="0056550E"/>
    <w:rsid w:val="00565A3F"/>
    <w:rsid w:val="00565C9E"/>
    <w:rsid w:val="00571008"/>
    <w:rsid w:val="005714AE"/>
    <w:rsid w:val="00571E1A"/>
    <w:rsid w:val="0057270D"/>
    <w:rsid w:val="00572AA0"/>
    <w:rsid w:val="005732D1"/>
    <w:rsid w:val="00573AB3"/>
    <w:rsid w:val="00573EF0"/>
    <w:rsid w:val="00574F04"/>
    <w:rsid w:val="005756D6"/>
    <w:rsid w:val="00575925"/>
    <w:rsid w:val="00575F50"/>
    <w:rsid w:val="00576A65"/>
    <w:rsid w:val="00576BBA"/>
    <w:rsid w:val="00577016"/>
    <w:rsid w:val="00577B2D"/>
    <w:rsid w:val="005807F3"/>
    <w:rsid w:val="0058088A"/>
    <w:rsid w:val="00580EB0"/>
    <w:rsid w:val="00582B7B"/>
    <w:rsid w:val="0058312A"/>
    <w:rsid w:val="00583D8B"/>
    <w:rsid w:val="0058441F"/>
    <w:rsid w:val="005846DA"/>
    <w:rsid w:val="0058542D"/>
    <w:rsid w:val="005863CC"/>
    <w:rsid w:val="00586802"/>
    <w:rsid w:val="00586B1F"/>
    <w:rsid w:val="0058729D"/>
    <w:rsid w:val="00587B3B"/>
    <w:rsid w:val="00587E81"/>
    <w:rsid w:val="0059017C"/>
    <w:rsid w:val="00590783"/>
    <w:rsid w:val="00590CE3"/>
    <w:rsid w:val="0059129A"/>
    <w:rsid w:val="00592464"/>
    <w:rsid w:val="00592AF8"/>
    <w:rsid w:val="00592E0C"/>
    <w:rsid w:val="005930CD"/>
    <w:rsid w:val="0059392B"/>
    <w:rsid w:val="005945D3"/>
    <w:rsid w:val="00594917"/>
    <w:rsid w:val="00594D94"/>
    <w:rsid w:val="00595752"/>
    <w:rsid w:val="0059592F"/>
    <w:rsid w:val="005964EE"/>
    <w:rsid w:val="00596759"/>
    <w:rsid w:val="00597A1B"/>
    <w:rsid w:val="005A07EF"/>
    <w:rsid w:val="005A1335"/>
    <w:rsid w:val="005A1FFA"/>
    <w:rsid w:val="005A2B1F"/>
    <w:rsid w:val="005A4EB4"/>
    <w:rsid w:val="005A511F"/>
    <w:rsid w:val="005A5384"/>
    <w:rsid w:val="005A54EB"/>
    <w:rsid w:val="005A66E8"/>
    <w:rsid w:val="005A7268"/>
    <w:rsid w:val="005B095A"/>
    <w:rsid w:val="005B1AF0"/>
    <w:rsid w:val="005B215C"/>
    <w:rsid w:val="005B295B"/>
    <w:rsid w:val="005B2BC0"/>
    <w:rsid w:val="005B2D00"/>
    <w:rsid w:val="005B39BD"/>
    <w:rsid w:val="005B3C33"/>
    <w:rsid w:val="005B3D46"/>
    <w:rsid w:val="005B3EA6"/>
    <w:rsid w:val="005B3FB9"/>
    <w:rsid w:val="005B4948"/>
    <w:rsid w:val="005B559B"/>
    <w:rsid w:val="005B60C7"/>
    <w:rsid w:val="005B69C6"/>
    <w:rsid w:val="005B6A36"/>
    <w:rsid w:val="005B6C44"/>
    <w:rsid w:val="005B796F"/>
    <w:rsid w:val="005C0707"/>
    <w:rsid w:val="005C08CB"/>
    <w:rsid w:val="005C1A94"/>
    <w:rsid w:val="005C1F5D"/>
    <w:rsid w:val="005C27C6"/>
    <w:rsid w:val="005C2C09"/>
    <w:rsid w:val="005C2D1C"/>
    <w:rsid w:val="005C3C14"/>
    <w:rsid w:val="005C3C15"/>
    <w:rsid w:val="005C4401"/>
    <w:rsid w:val="005C4647"/>
    <w:rsid w:val="005C49B7"/>
    <w:rsid w:val="005C4C6C"/>
    <w:rsid w:val="005C5321"/>
    <w:rsid w:val="005C67AE"/>
    <w:rsid w:val="005C6BCF"/>
    <w:rsid w:val="005C6E36"/>
    <w:rsid w:val="005C79F9"/>
    <w:rsid w:val="005D0EF2"/>
    <w:rsid w:val="005D1FCB"/>
    <w:rsid w:val="005D2345"/>
    <w:rsid w:val="005D2960"/>
    <w:rsid w:val="005D2B84"/>
    <w:rsid w:val="005D3120"/>
    <w:rsid w:val="005D36BB"/>
    <w:rsid w:val="005D54B6"/>
    <w:rsid w:val="005D6EC5"/>
    <w:rsid w:val="005D7785"/>
    <w:rsid w:val="005E12B1"/>
    <w:rsid w:val="005E159F"/>
    <w:rsid w:val="005E15C9"/>
    <w:rsid w:val="005E16C6"/>
    <w:rsid w:val="005E18A2"/>
    <w:rsid w:val="005E1ACF"/>
    <w:rsid w:val="005E2543"/>
    <w:rsid w:val="005E2D0F"/>
    <w:rsid w:val="005E35A5"/>
    <w:rsid w:val="005E4E83"/>
    <w:rsid w:val="005E59EE"/>
    <w:rsid w:val="005E6D53"/>
    <w:rsid w:val="005E7B1A"/>
    <w:rsid w:val="005E7B7C"/>
    <w:rsid w:val="005F00F9"/>
    <w:rsid w:val="005F0394"/>
    <w:rsid w:val="005F0B88"/>
    <w:rsid w:val="005F0D97"/>
    <w:rsid w:val="005F23F4"/>
    <w:rsid w:val="005F2C5B"/>
    <w:rsid w:val="005F2F09"/>
    <w:rsid w:val="005F3622"/>
    <w:rsid w:val="005F39E4"/>
    <w:rsid w:val="005F3A5E"/>
    <w:rsid w:val="005F3CFF"/>
    <w:rsid w:val="005F3EF4"/>
    <w:rsid w:val="005F4128"/>
    <w:rsid w:val="005F41EE"/>
    <w:rsid w:val="005F43C7"/>
    <w:rsid w:val="005F4461"/>
    <w:rsid w:val="005F49AD"/>
    <w:rsid w:val="005F4B50"/>
    <w:rsid w:val="005F4B5A"/>
    <w:rsid w:val="005F512D"/>
    <w:rsid w:val="005F6781"/>
    <w:rsid w:val="005F695F"/>
    <w:rsid w:val="005F76A3"/>
    <w:rsid w:val="005F787E"/>
    <w:rsid w:val="005F7D24"/>
    <w:rsid w:val="006018AD"/>
    <w:rsid w:val="006023E7"/>
    <w:rsid w:val="0060243E"/>
    <w:rsid w:val="0060296F"/>
    <w:rsid w:val="006038F2"/>
    <w:rsid w:val="00603969"/>
    <w:rsid w:val="00605C22"/>
    <w:rsid w:val="00606144"/>
    <w:rsid w:val="00606A19"/>
    <w:rsid w:val="006072BA"/>
    <w:rsid w:val="00610138"/>
    <w:rsid w:val="00610354"/>
    <w:rsid w:val="006103A7"/>
    <w:rsid w:val="00611070"/>
    <w:rsid w:val="0061113C"/>
    <w:rsid w:val="0061198B"/>
    <w:rsid w:val="00611B69"/>
    <w:rsid w:val="00612058"/>
    <w:rsid w:val="00612373"/>
    <w:rsid w:val="0061395A"/>
    <w:rsid w:val="00614962"/>
    <w:rsid w:val="00616045"/>
    <w:rsid w:val="006160DD"/>
    <w:rsid w:val="00621809"/>
    <w:rsid w:val="00621D30"/>
    <w:rsid w:val="00621F48"/>
    <w:rsid w:val="006221C3"/>
    <w:rsid w:val="0062230B"/>
    <w:rsid w:val="00622658"/>
    <w:rsid w:val="006228FF"/>
    <w:rsid w:val="006232F9"/>
    <w:rsid w:val="00623547"/>
    <w:rsid w:val="00624646"/>
    <w:rsid w:val="00624651"/>
    <w:rsid w:val="00624B0A"/>
    <w:rsid w:val="00624BD0"/>
    <w:rsid w:val="006253A9"/>
    <w:rsid w:val="0062597F"/>
    <w:rsid w:val="00625C39"/>
    <w:rsid w:val="00626516"/>
    <w:rsid w:val="0062661F"/>
    <w:rsid w:val="00626A84"/>
    <w:rsid w:val="00626DD1"/>
    <w:rsid w:val="006275C1"/>
    <w:rsid w:val="00631057"/>
    <w:rsid w:val="00632B8F"/>
    <w:rsid w:val="00633612"/>
    <w:rsid w:val="00633CE3"/>
    <w:rsid w:val="006341B5"/>
    <w:rsid w:val="006343C6"/>
    <w:rsid w:val="0063473F"/>
    <w:rsid w:val="00634A69"/>
    <w:rsid w:val="00635AE8"/>
    <w:rsid w:val="006364E6"/>
    <w:rsid w:val="00637253"/>
    <w:rsid w:val="0063797B"/>
    <w:rsid w:val="00637BE8"/>
    <w:rsid w:val="00637E18"/>
    <w:rsid w:val="006413ED"/>
    <w:rsid w:val="00641975"/>
    <w:rsid w:val="00641D7A"/>
    <w:rsid w:val="00642820"/>
    <w:rsid w:val="00642BAF"/>
    <w:rsid w:val="00642C41"/>
    <w:rsid w:val="00643504"/>
    <w:rsid w:val="00644813"/>
    <w:rsid w:val="0064637D"/>
    <w:rsid w:val="00646431"/>
    <w:rsid w:val="00646ABC"/>
    <w:rsid w:val="006474AD"/>
    <w:rsid w:val="00647590"/>
    <w:rsid w:val="00647FFE"/>
    <w:rsid w:val="00651093"/>
    <w:rsid w:val="006516D3"/>
    <w:rsid w:val="00651B79"/>
    <w:rsid w:val="00653392"/>
    <w:rsid w:val="00653D52"/>
    <w:rsid w:val="00654156"/>
    <w:rsid w:val="0065423E"/>
    <w:rsid w:val="00654941"/>
    <w:rsid w:val="0065529A"/>
    <w:rsid w:val="00655479"/>
    <w:rsid w:val="00655C78"/>
    <w:rsid w:val="006565A1"/>
    <w:rsid w:val="00660D9F"/>
    <w:rsid w:val="00661728"/>
    <w:rsid w:val="00662173"/>
    <w:rsid w:val="0066276C"/>
    <w:rsid w:val="00662DE3"/>
    <w:rsid w:val="00663A64"/>
    <w:rsid w:val="00663D1F"/>
    <w:rsid w:val="0066416C"/>
    <w:rsid w:val="0066419B"/>
    <w:rsid w:val="00664391"/>
    <w:rsid w:val="00665FD0"/>
    <w:rsid w:val="006662C2"/>
    <w:rsid w:val="00666CD1"/>
    <w:rsid w:val="0066702B"/>
    <w:rsid w:val="00667B90"/>
    <w:rsid w:val="0067094D"/>
    <w:rsid w:val="00670A2C"/>
    <w:rsid w:val="00670C4E"/>
    <w:rsid w:val="0067130F"/>
    <w:rsid w:val="00671620"/>
    <w:rsid w:val="00671E41"/>
    <w:rsid w:val="0067394C"/>
    <w:rsid w:val="00674685"/>
    <w:rsid w:val="006754B6"/>
    <w:rsid w:val="006755B3"/>
    <w:rsid w:val="006756E8"/>
    <w:rsid w:val="00675C5F"/>
    <w:rsid w:val="00676455"/>
    <w:rsid w:val="00676E3C"/>
    <w:rsid w:val="00677BE1"/>
    <w:rsid w:val="00680216"/>
    <w:rsid w:val="00680680"/>
    <w:rsid w:val="00680D16"/>
    <w:rsid w:val="006828DD"/>
    <w:rsid w:val="00683ABC"/>
    <w:rsid w:val="00684137"/>
    <w:rsid w:val="00684577"/>
    <w:rsid w:val="00684EF8"/>
    <w:rsid w:val="00685781"/>
    <w:rsid w:val="00685AD4"/>
    <w:rsid w:val="00685E2C"/>
    <w:rsid w:val="0068605E"/>
    <w:rsid w:val="006863E8"/>
    <w:rsid w:val="0068740A"/>
    <w:rsid w:val="00687DFF"/>
    <w:rsid w:val="0069032E"/>
    <w:rsid w:val="006904BB"/>
    <w:rsid w:val="00690663"/>
    <w:rsid w:val="00690C37"/>
    <w:rsid w:val="00691352"/>
    <w:rsid w:val="0069171B"/>
    <w:rsid w:val="00691B5F"/>
    <w:rsid w:val="00691C0C"/>
    <w:rsid w:val="00692061"/>
    <w:rsid w:val="006929BB"/>
    <w:rsid w:val="00693252"/>
    <w:rsid w:val="006933DF"/>
    <w:rsid w:val="00693424"/>
    <w:rsid w:val="0069353F"/>
    <w:rsid w:val="006941C0"/>
    <w:rsid w:val="006944FA"/>
    <w:rsid w:val="00694F4F"/>
    <w:rsid w:val="006952F2"/>
    <w:rsid w:val="00695915"/>
    <w:rsid w:val="00696177"/>
    <w:rsid w:val="0069639E"/>
    <w:rsid w:val="00696A51"/>
    <w:rsid w:val="00697D21"/>
    <w:rsid w:val="00697F9D"/>
    <w:rsid w:val="006A0B3E"/>
    <w:rsid w:val="006A0BDD"/>
    <w:rsid w:val="006A1D7B"/>
    <w:rsid w:val="006A2306"/>
    <w:rsid w:val="006A28FE"/>
    <w:rsid w:val="006A2948"/>
    <w:rsid w:val="006A2C04"/>
    <w:rsid w:val="006A32FB"/>
    <w:rsid w:val="006A357B"/>
    <w:rsid w:val="006A3DE7"/>
    <w:rsid w:val="006A47C7"/>
    <w:rsid w:val="006A500A"/>
    <w:rsid w:val="006A5487"/>
    <w:rsid w:val="006A5711"/>
    <w:rsid w:val="006A5E7C"/>
    <w:rsid w:val="006A5EFB"/>
    <w:rsid w:val="006A6A78"/>
    <w:rsid w:val="006A711A"/>
    <w:rsid w:val="006A7713"/>
    <w:rsid w:val="006B0338"/>
    <w:rsid w:val="006B051A"/>
    <w:rsid w:val="006B0EAE"/>
    <w:rsid w:val="006B14D8"/>
    <w:rsid w:val="006B1882"/>
    <w:rsid w:val="006B2D94"/>
    <w:rsid w:val="006B30DA"/>
    <w:rsid w:val="006B4EB0"/>
    <w:rsid w:val="006B5B70"/>
    <w:rsid w:val="006B6B2D"/>
    <w:rsid w:val="006B6BBF"/>
    <w:rsid w:val="006B7253"/>
    <w:rsid w:val="006C16EA"/>
    <w:rsid w:val="006C1AF6"/>
    <w:rsid w:val="006C2203"/>
    <w:rsid w:val="006C23B5"/>
    <w:rsid w:val="006C2BC7"/>
    <w:rsid w:val="006C4A62"/>
    <w:rsid w:val="006C5102"/>
    <w:rsid w:val="006C54DB"/>
    <w:rsid w:val="006C6E9B"/>
    <w:rsid w:val="006C707C"/>
    <w:rsid w:val="006C7099"/>
    <w:rsid w:val="006C78E7"/>
    <w:rsid w:val="006C7DD2"/>
    <w:rsid w:val="006D0716"/>
    <w:rsid w:val="006D1966"/>
    <w:rsid w:val="006D1AA1"/>
    <w:rsid w:val="006D1E78"/>
    <w:rsid w:val="006D21B2"/>
    <w:rsid w:val="006D28BB"/>
    <w:rsid w:val="006D3EAB"/>
    <w:rsid w:val="006D42CD"/>
    <w:rsid w:val="006D4761"/>
    <w:rsid w:val="006D4EEC"/>
    <w:rsid w:val="006D5C89"/>
    <w:rsid w:val="006D6073"/>
    <w:rsid w:val="006D618D"/>
    <w:rsid w:val="006D6915"/>
    <w:rsid w:val="006E02D3"/>
    <w:rsid w:val="006E08D4"/>
    <w:rsid w:val="006E0A04"/>
    <w:rsid w:val="006E0C38"/>
    <w:rsid w:val="006E0E58"/>
    <w:rsid w:val="006E0EF0"/>
    <w:rsid w:val="006E10CB"/>
    <w:rsid w:val="006E120D"/>
    <w:rsid w:val="006E1778"/>
    <w:rsid w:val="006E1B16"/>
    <w:rsid w:val="006E2E39"/>
    <w:rsid w:val="006E317A"/>
    <w:rsid w:val="006E6D53"/>
    <w:rsid w:val="006E7A21"/>
    <w:rsid w:val="006F0172"/>
    <w:rsid w:val="006F04BA"/>
    <w:rsid w:val="006F0A3A"/>
    <w:rsid w:val="006F0D57"/>
    <w:rsid w:val="006F0E5F"/>
    <w:rsid w:val="006F0F2F"/>
    <w:rsid w:val="006F242D"/>
    <w:rsid w:val="006F356B"/>
    <w:rsid w:val="006F38E2"/>
    <w:rsid w:val="006F40A9"/>
    <w:rsid w:val="006F435E"/>
    <w:rsid w:val="006F4C23"/>
    <w:rsid w:val="006F507E"/>
    <w:rsid w:val="006F5576"/>
    <w:rsid w:val="006F5949"/>
    <w:rsid w:val="006F5CC2"/>
    <w:rsid w:val="006F5FB1"/>
    <w:rsid w:val="006F7B0E"/>
    <w:rsid w:val="007001F2"/>
    <w:rsid w:val="007005B4"/>
    <w:rsid w:val="00702288"/>
    <w:rsid w:val="007035C8"/>
    <w:rsid w:val="00703C7A"/>
    <w:rsid w:val="0070416B"/>
    <w:rsid w:val="007041F3"/>
    <w:rsid w:val="007046D4"/>
    <w:rsid w:val="0070474F"/>
    <w:rsid w:val="00705021"/>
    <w:rsid w:val="00705394"/>
    <w:rsid w:val="00705960"/>
    <w:rsid w:val="00707600"/>
    <w:rsid w:val="007076AB"/>
    <w:rsid w:val="007078E6"/>
    <w:rsid w:val="00707AFC"/>
    <w:rsid w:val="00707BDE"/>
    <w:rsid w:val="00707DAF"/>
    <w:rsid w:val="00707F31"/>
    <w:rsid w:val="0071021F"/>
    <w:rsid w:val="00710234"/>
    <w:rsid w:val="007103F0"/>
    <w:rsid w:val="0071045C"/>
    <w:rsid w:val="00710710"/>
    <w:rsid w:val="007118D5"/>
    <w:rsid w:val="00711EBB"/>
    <w:rsid w:val="00712445"/>
    <w:rsid w:val="00712BCF"/>
    <w:rsid w:val="00713301"/>
    <w:rsid w:val="00713694"/>
    <w:rsid w:val="00713AA9"/>
    <w:rsid w:val="0071408E"/>
    <w:rsid w:val="00714419"/>
    <w:rsid w:val="00714BE2"/>
    <w:rsid w:val="00714FB4"/>
    <w:rsid w:val="0071648B"/>
    <w:rsid w:val="00717009"/>
    <w:rsid w:val="00717102"/>
    <w:rsid w:val="0071791C"/>
    <w:rsid w:val="007179D7"/>
    <w:rsid w:val="00717C9F"/>
    <w:rsid w:val="00717F3A"/>
    <w:rsid w:val="00720B3B"/>
    <w:rsid w:val="007225DF"/>
    <w:rsid w:val="00722B8E"/>
    <w:rsid w:val="00722CA6"/>
    <w:rsid w:val="00722F2E"/>
    <w:rsid w:val="00723170"/>
    <w:rsid w:val="00723718"/>
    <w:rsid w:val="0072380F"/>
    <w:rsid w:val="007244B5"/>
    <w:rsid w:val="00724DDD"/>
    <w:rsid w:val="007253F0"/>
    <w:rsid w:val="0072584C"/>
    <w:rsid w:val="00725AA3"/>
    <w:rsid w:val="00725D43"/>
    <w:rsid w:val="0072702E"/>
    <w:rsid w:val="00727119"/>
    <w:rsid w:val="0072738B"/>
    <w:rsid w:val="00730094"/>
    <w:rsid w:val="00730793"/>
    <w:rsid w:val="007307D4"/>
    <w:rsid w:val="0073143B"/>
    <w:rsid w:val="00731546"/>
    <w:rsid w:val="00731922"/>
    <w:rsid w:val="00731A26"/>
    <w:rsid w:val="00731AB8"/>
    <w:rsid w:val="00731C61"/>
    <w:rsid w:val="00731E44"/>
    <w:rsid w:val="0073206D"/>
    <w:rsid w:val="00732133"/>
    <w:rsid w:val="00732CE5"/>
    <w:rsid w:val="00732ED6"/>
    <w:rsid w:val="007332E1"/>
    <w:rsid w:val="0073392E"/>
    <w:rsid w:val="00734018"/>
    <w:rsid w:val="00734450"/>
    <w:rsid w:val="00735184"/>
    <w:rsid w:val="00735F30"/>
    <w:rsid w:val="00736F68"/>
    <w:rsid w:val="00736FFF"/>
    <w:rsid w:val="007371EF"/>
    <w:rsid w:val="0074017A"/>
    <w:rsid w:val="00740B19"/>
    <w:rsid w:val="00740CFA"/>
    <w:rsid w:val="00741513"/>
    <w:rsid w:val="00741595"/>
    <w:rsid w:val="00741E5A"/>
    <w:rsid w:val="007423F5"/>
    <w:rsid w:val="00743193"/>
    <w:rsid w:val="00743586"/>
    <w:rsid w:val="0074380B"/>
    <w:rsid w:val="007439D1"/>
    <w:rsid w:val="00744128"/>
    <w:rsid w:val="00744413"/>
    <w:rsid w:val="007447E3"/>
    <w:rsid w:val="00744B3F"/>
    <w:rsid w:val="00744D0A"/>
    <w:rsid w:val="00744FB5"/>
    <w:rsid w:val="007461E9"/>
    <w:rsid w:val="007462B0"/>
    <w:rsid w:val="007462E2"/>
    <w:rsid w:val="00746E57"/>
    <w:rsid w:val="00747081"/>
    <w:rsid w:val="007476D8"/>
    <w:rsid w:val="00747CC7"/>
    <w:rsid w:val="00750289"/>
    <w:rsid w:val="00750979"/>
    <w:rsid w:val="0075187A"/>
    <w:rsid w:val="0075222A"/>
    <w:rsid w:val="007525FA"/>
    <w:rsid w:val="00752C08"/>
    <w:rsid w:val="00753215"/>
    <w:rsid w:val="00753817"/>
    <w:rsid w:val="00754506"/>
    <w:rsid w:val="0075450D"/>
    <w:rsid w:val="00755171"/>
    <w:rsid w:val="007552BA"/>
    <w:rsid w:val="00755535"/>
    <w:rsid w:val="00755CB0"/>
    <w:rsid w:val="00755DBC"/>
    <w:rsid w:val="007560DF"/>
    <w:rsid w:val="007565C3"/>
    <w:rsid w:val="007568E3"/>
    <w:rsid w:val="00756C24"/>
    <w:rsid w:val="00757267"/>
    <w:rsid w:val="00757AA5"/>
    <w:rsid w:val="00760075"/>
    <w:rsid w:val="0076016D"/>
    <w:rsid w:val="00760545"/>
    <w:rsid w:val="00760D3A"/>
    <w:rsid w:val="00760E98"/>
    <w:rsid w:val="0076161B"/>
    <w:rsid w:val="0076174A"/>
    <w:rsid w:val="007617E6"/>
    <w:rsid w:val="00761D3F"/>
    <w:rsid w:val="00762580"/>
    <w:rsid w:val="0076297C"/>
    <w:rsid w:val="00762998"/>
    <w:rsid w:val="0076299B"/>
    <w:rsid w:val="00763364"/>
    <w:rsid w:val="00763481"/>
    <w:rsid w:val="00763759"/>
    <w:rsid w:val="007638F9"/>
    <w:rsid w:val="00763F4B"/>
    <w:rsid w:val="007645F9"/>
    <w:rsid w:val="00764EA4"/>
    <w:rsid w:val="007650B7"/>
    <w:rsid w:val="007652FF"/>
    <w:rsid w:val="00765636"/>
    <w:rsid w:val="00765E38"/>
    <w:rsid w:val="00765EB6"/>
    <w:rsid w:val="00766769"/>
    <w:rsid w:val="00766C5B"/>
    <w:rsid w:val="00766CC0"/>
    <w:rsid w:val="00767A73"/>
    <w:rsid w:val="00770018"/>
    <w:rsid w:val="00770FB0"/>
    <w:rsid w:val="007726BD"/>
    <w:rsid w:val="00772C72"/>
    <w:rsid w:val="00772FF0"/>
    <w:rsid w:val="007732EF"/>
    <w:rsid w:val="007738C4"/>
    <w:rsid w:val="007738CC"/>
    <w:rsid w:val="007738FA"/>
    <w:rsid w:val="00775011"/>
    <w:rsid w:val="0077515B"/>
    <w:rsid w:val="007753CE"/>
    <w:rsid w:val="007756CF"/>
    <w:rsid w:val="007762E6"/>
    <w:rsid w:val="00776501"/>
    <w:rsid w:val="00776A10"/>
    <w:rsid w:val="00776EAF"/>
    <w:rsid w:val="00777508"/>
    <w:rsid w:val="00777726"/>
    <w:rsid w:val="007778D7"/>
    <w:rsid w:val="00781239"/>
    <w:rsid w:val="00781BB9"/>
    <w:rsid w:val="00781C2B"/>
    <w:rsid w:val="00781EFA"/>
    <w:rsid w:val="007823DF"/>
    <w:rsid w:val="007846C1"/>
    <w:rsid w:val="007847C0"/>
    <w:rsid w:val="00785D93"/>
    <w:rsid w:val="00787511"/>
    <w:rsid w:val="0079056F"/>
    <w:rsid w:val="00790629"/>
    <w:rsid w:val="007908EB"/>
    <w:rsid w:val="00790CC9"/>
    <w:rsid w:val="007911B2"/>
    <w:rsid w:val="0079145C"/>
    <w:rsid w:val="00791BE4"/>
    <w:rsid w:val="00791E37"/>
    <w:rsid w:val="0079214F"/>
    <w:rsid w:val="00792398"/>
    <w:rsid w:val="007928BF"/>
    <w:rsid w:val="00793AC8"/>
    <w:rsid w:val="00793E6C"/>
    <w:rsid w:val="00794426"/>
    <w:rsid w:val="007947A0"/>
    <w:rsid w:val="00794921"/>
    <w:rsid w:val="007949E6"/>
    <w:rsid w:val="00794BCD"/>
    <w:rsid w:val="00794E5B"/>
    <w:rsid w:val="00796169"/>
    <w:rsid w:val="00796281"/>
    <w:rsid w:val="007966AB"/>
    <w:rsid w:val="00796A7A"/>
    <w:rsid w:val="007970BB"/>
    <w:rsid w:val="007A0413"/>
    <w:rsid w:val="007A0AF6"/>
    <w:rsid w:val="007A0BAD"/>
    <w:rsid w:val="007A0C3E"/>
    <w:rsid w:val="007A0CCE"/>
    <w:rsid w:val="007A16DF"/>
    <w:rsid w:val="007A18B2"/>
    <w:rsid w:val="007A20AA"/>
    <w:rsid w:val="007A2543"/>
    <w:rsid w:val="007A26B7"/>
    <w:rsid w:val="007A29C2"/>
    <w:rsid w:val="007A2E67"/>
    <w:rsid w:val="007A3662"/>
    <w:rsid w:val="007A3DA1"/>
    <w:rsid w:val="007A543D"/>
    <w:rsid w:val="007A5906"/>
    <w:rsid w:val="007A5D50"/>
    <w:rsid w:val="007A62A8"/>
    <w:rsid w:val="007A68F2"/>
    <w:rsid w:val="007A6C66"/>
    <w:rsid w:val="007A73D5"/>
    <w:rsid w:val="007A7780"/>
    <w:rsid w:val="007B1073"/>
    <w:rsid w:val="007B17EA"/>
    <w:rsid w:val="007B1C8B"/>
    <w:rsid w:val="007B1E74"/>
    <w:rsid w:val="007B218B"/>
    <w:rsid w:val="007B21BF"/>
    <w:rsid w:val="007B2DC3"/>
    <w:rsid w:val="007B2F27"/>
    <w:rsid w:val="007B2F3B"/>
    <w:rsid w:val="007B398A"/>
    <w:rsid w:val="007B4144"/>
    <w:rsid w:val="007B4DAC"/>
    <w:rsid w:val="007B5A6D"/>
    <w:rsid w:val="007B671A"/>
    <w:rsid w:val="007C04D3"/>
    <w:rsid w:val="007C0DA0"/>
    <w:rsid w:val="007C0FF2"/>
    <w:rsid w:val="007C1501"/>
    <w:rsid w:val="007C3050"/>
    <w:rsid w:val="007C36B1"/>
    <w:rsid w:val="007C3EA2"/>
    <w:rsid w:val="007C3F62"/>
    <w:rsid w:val="007C3FBD"/>
    <w:rsid w:val="007C420E"/>
    <w:rsid w:val="007C4558"/>
    <w:rsid w:val="007C5207"/>
    <w:rsid w:val="007C54FA"/>
    <w:rsid w:val="007C610E"/>
    <w:rsid w:val="007C641E"/>
    <w:rsid w:val="007C65A2"/>
    <w:rsid w:val="007C65E6"/>
    <w:rsid w:val="007C7BF4"/>
    <w:rsid w:val="007D07DB"/>
    <w:rsid w:val="007D0E29"/>
    <w:rsid w:val="007D0E36"/>
    <w:rsid w:val="007D1177"/>
    <w:rsid w:val="007D1443"/>
    <w:rsid w:val="007D1B4D"/>
    <w:rsid w:val="007D24E0"/>
    <w:rsid w:val="007D28B2"/>
    <w:rsid w:val="007D2BA1"/>
    <w:rsid w:val="007D3097"/>
    <w:rsid w:val="007D3463"/>
    <w:rsid w:val="007D3BB3"/>
    <w:rsid w:val="007D3C18"/>
    <w:rsid w:val="007D4919"/>
    <w:rsid w:val="007D54A4"/>
    <w:rsid w:val="007D5B31"/>
    <w:rsid w:val="007D6361"/>
    <w:rsid w:val="007D6888"/>
    <w:rsid w:val="007D7361"/>
    <w:rsid w:val="007E04B9"/>
    <w:rsid w:val="007E061B"/>
    <w:rsid w:val="007E08D7"/>
    <w:rsid w:val="007E0A6A"/>
    <w:rsid w:val="007E0AFD"/>
    <w:rsid w:val="007E0E01"/>
    <w:rsid w:val="007E2C66"/>
    <w:rsid w:val="007E2D6B"/>
    <w:rsid w:val="007E32F9"/>
    <w:rsid w:val="007E3378"/>
    <w:rsid w:val="007E3547"/>
    <w:rsid w:val="007E4064"/>
    <w:rsid w:val="007E4452"/>
    <w:rsid w:val="007E466F"/>
    <w:rsid w:val="007E75E2"/>
    <w:rsid w:val="007E77AA"/>
    <w:rsid w:val="007E7EB9"/>
    <w:rsid w:val="007E7EF1"/>
    <w:rsid w:val="007F0398"/>
    <w:rsid w:val="007F142D"/>
    <w:rsid w:val="007F20B8"/>
    <w:rsid w:val="007F26EB"/>
    <w:rsid w:val="007F282F"/>
    <w:rsid w:val="007F370E"/>
    <w:rsid w:val="007F3F0C"/>
    <w:rsid w:val="007F3FB1"/>
    <w:rsid w:val="007F4199"/>
    <w:rsid w:val="007F502E"/>
    <w:rsid w:val="007F52C4"/>
    <w:rsid w:val="007F5D07"/>
    <w:rsid w:val="007F5D7F"/>
    <w:rsid w:val="007F5DC5"/>
    <w:rsid w:val="007F5E6C"/>
    <w:rsid w:val="00800377"/>
    <w:rsid w:val="00800698"/>
    <w:rsid w:val="00800781"/>
    <w:rsid w:val="00800C7E"/>
    <w:rsid w:val="00800D4F"/>
    <w:rsid w:val="00801FA5"/>
    <w:rsid w:val="00802145"/>
    <w:rsid w:val="0080228F"/>
    <w:rsid w:val="00802802"/>
    <w:rsid w:val="00802A12"/>
    <w:rsid w:val="00802C83"/>
    <w:rsid w:val="00802F0C"/>
    <w:rsid w:val="00803893"/>
    <w:rsid w:val="00803A4E"/>
    <w:rsid w:val="00803B58"/>
    <w:rsid w:val="00803DB0"/>
    <w:rsid w:val="00803E48"/>
    <w:rsid w:val="00803EA3"/>
    <w:rsid w:val="008045D0"/>
    <w:rsid w:val="00804742"/>
    <w:rsid w:val="0080474C"/>
    <w:rsid w:val="00804DD5"/>
    <w:rsid w:val="0080625A"/>
    <w:rsid w:val="00806844"/>
    <w:rsid w:val="00806C55"/>
    <w:rsid w:val="00806FA8"/>
    <w:rsid w:val="00807024"/>
    <w:rsid w:val="0080778D"/>
    <w:rsid w:val="0081103C"/>
    <w:rsid w:val="008118BA"/>
    <w:rsid w:val="00812333"/>
    <w:rsid w:val="00812906"/>
    <w:rsid w:val="00812F4A"/>
    <w:rsid w:val="00813B73"/>
    <w:rsid w:val="008141E1"/>
    <w:rsid w:val="008148AD"/>
    <w:rsid w:val="00814936"/>
    <w:rsid w:val="00817F6C"/>
    <w:rsid w:val="0082059C"/>
    <w:rsid w:val="00820AD7"/>
    <w:rsid w:val="00821832"/>
    <w:rsid w:val="008224ED"/>
    <w:rsid w:val="008227E3"/>
    <w:rsid w:val="00822ED2"/>
    <w:rsid w:val="00824F95"/>
    <w:rsid w:val="008253EF"/>
    <w:rsid w:val="00827004"/>
    <w:rsid w:val="00827F30"/>
    <w:rsid w:val="00830182"/>
    <w:rsid w:val="00830CA4"/>
    <w:rsid w:val="00830D32"/>
    <w:rsid w:val="00831E20"/>
    <w:rsid w:val="00831FD3"/>
    <w:rsid w:val="00832D84"/>
    <w:rsid w:val="008331F1"/>
    <w:rsid w:val="0083326E"/>
    <w:rsid w:val="00833438"/>
    <w:rsid w:val="00833C28"/>
    <w:rsid w:val="0083410B"/>
    <w:rsid w:val="00834611"/>
    <w:rsid w:val="00835032"/>
    <w:rsid w:val="0083628B"/>
    <w:rsid w:val="00836382"/>
    <w:rsid w:val="00837ABF"/>
    <w:rsid w:val="00840C3F"/>
    <w:rsid w:val="00840D0A"/>
    <w:rsid w:val="00840E07"/>
    <w:rsid w:val="008416D9"/>
    <w:rsid w:val="00841CC4"/>
    <w:rsid w:val="00841D25"/>
    <w:rsid w:val="008424BB"/>
    <w:rsid w:val="00842D7C"/>
    <w:rsid w:val="008430B0"/>
    <w:rsid w:val="00843DEB"/>
    <w:rsid w:val="00843EDF"/>
    <w:rsid w:val="00845F23"/>
    <w:rsid w:val="008460AF"/>
    <w:rsid w:val="00846770"/>
    <w:rsid w:val="00846D56"/>
    <w:rsid w:val="008470D6"/>
    <w:rsid w:val="0084718A"/>
    <w:rsid w:val="00847315"/>
    <w:rsid w:val="00847940"/>
    <w:rsid w:val="008502A5"/>
    <w:rsid w:val="008507FE"/>
    <w:rsid w:val="0085171F"/>
    <w:rsid w:val="00851FFA"/>
    <w:rsid w:val="00852491"/>
    <w:rsid w:val="0085463E"/>
    <w:rsid w:val="008547C1"/>
    <w:rsid w:val="00854BCF"/>
    <w:rsid w:val="00855013"/>
    <w:rsid w:val="00855BA5"/>
    <w:rsid w:val="0085718A"/>
    <w:rsid w:val="0085738F"/>
    <w:rsid w:val="008610CD"/>
    <w:rsid w:val="00861AA2"/>
    <w:rsid w:val="00861CCC"/>
    <w:rsid w:val="00861EEF"/>
    <w:rsid w:val="008620C1"/>
    <w:rsid w:val="008621C9"/>
    <w:rsid w:val="00862B37"/>
    <w:rsid w:val="00863B28"/>
    <w:rsid w:val="00863D63"/>
    <w:rsid w:val="00864C08"/>
    <w:rsid w:val="00864FFD"/>
    <w:rsid w:val="00865637"/>
    <w:rsid w:val="0086566F"/>
    <w:rsid w:val="0086667C"/>
    <w:rsid w:val="008666D7"/>
    <w:rsid w:val="00866DAE"/>
    <w:rsid w:val="00866FCD"/>
    <w:rsid w:val="008670D6"/>
    <w:rsid w:val="0086784A"/>
    <w:rsid w:val="0086791E"/>
    <w:rsid w:val="0087068A"/>
    <w:rsid w:val="00870D99"/>
    <w:rsid w:val="00871856"/>
    <w:rsid w:val="008719E2"/>
    <w:rsid w:val="00871D94"/>
    <w:rsid w:val="00871ED3"/>
    <w:rsid w:val="00871FA7"/>
    <w:rsid w:val="008722A9"/>
    <w:rsid w:val="00872F03"/>
    <w:rsid w:val="00872F14"/>
    <w:rsid w:val="00873BE5"/>
    <w:rsid w:val="0087445F"/>
    <w:rsid w:val="008746C4"/>
    <w:rsid w:val="008746CB"/>
    <w:rsid w:val="00874E22"/>
    <w:rsid w:val="008756D9"/>
    <w:rsid w:val="00875C53"/>
    <w:rsid w:val="008764DF"/>
    <w:rsid w:val="00876764"/>
    <w:rsid w:val="008769D9"/>
    <w:rsid w:val="00876C2B"/>
    <w:rsid w:val="00880599"/>
    <w:rsid w:val="00881774"/>
    <w:rsid w:val="008818AC"/>
    <w:rsid w:val="00881A4A"/>
    <w:rsid w:val="00881B5B"/>
    <w:rsid w:val="00881C7D"/>
    <w:rsid w:val="00881F68"/>
    <w:rsid w:val="00882D1E"/>
    <w:rsid w:val="00882D98"/>
    <w:rsid w:val="00882F6D"/>
    <w:rsid w:val="00883409"/>
    <w:rsid w:val="00883A96"/>
    <w:rsid w:val="00883C6D"/>
    <w:rsid w:val="00884696"/>
    <w:rsid w:val="00885142"/>
    <w:rsid w:val="008860ED"/>
    <w:rsid w:val="0088639D"/>
    <w:rsid w:val="0088649F"/>
    <w:rsid w:val="008901E5"/>
    <w:rsid w:val="00890907"/>
    <w:rsid w:val="008909DA"/>
    <w:rsid w:val="00890F43"/>
    <w:rsid w:val="00890FFB"/>
    <w:rsid w:val="008915F3"/>
    <w:rsid w:val="008927A1"/>
    <w:rsid w:val="00893758"/>
    <w:rsid w:val="008937BE"/>
    <w:rsid w:val="00893D37"/>
    <w:rsid w:val="0089457F"/>
    <w:rsid w:val="00894B20"/>
    <w:rsid w:val="008953EB"/>
    <w:rsid w:val="0089548F"/>
    <w:rsid w:val="00895CCB"/>
    <w:rsid w:val="0089625D"/>
    <w:rsid w:val="0089638A"/>
    <w:rsid w:val="00896497"/>
    <w:rsid w:val="00896D45"/>
    <w:rsid w:val="008A0B6F"/>
    <w:rsid w:val="008A23B3"/>
    <w:rsid w:val="008A25B9"/>
    <w:rsid w:val="008A2BBD"/>
    <w:rsid w:val="008A3337"/>
    <w:rsid w:val="008A3361"/>
    <w:rsid w:val="008A3902"/>
    <w:rsid w:val="008A3D69"/>
    <w:rsid w:val="008A4161"/>
    <w:rsid w:val="008A4556"/>
    <w:rsid w:val="008A4815"/>
    <w:rsid w:val="008A4AA7"/>
    <w:rsid w:val="008A4C28"/>
    <w:rsid w:val="008A5AF4"/>
    <w:rsid w:val="008A5E5C"/>
    <w:rsid w:val="008A6135"/>
    <w:rsid w:val="008A640B"/>
    <w:rsid w:val="008A6642"/>
    <w:rsid w:val="008A69C5"/>
    <w:rsid w:val="008A6EEB"/>
    <w:rsid w:val="008A757D"/>
    <w:rsid w:val="008B03C4"/>
    <w:rsid w:val="008B0B29"/>
    <w:rsid w:val="008B1B3D"/>
    <w:rsid w:val="008B1C93"/>
    <w:rsid w:val="008B24A6"/>
    <w:rsid w:val="008B2691"/>
    <w:rsid w:val="008B33C3"/>
    <w:rsid w:val="008B34F9"/>
    <w:rsid w:val="008B3A8F"/>
    <w:rsid w:val="008B4094"/>
    <w:rsid w:val="008B418E"/>
    <w:rsid w:val="008B4FAD"/>
    <w:rsid w:val="008B5152"/>
    <w:rsid w:val="008B53A4"/>
    <w:rsid w:val="008B56A4"/>
    <w:rsid w:val="008B5CCC"/>
    <w:rsid w:val="008B5D47"/>
    <w:rsid w:val="008B690C"/>
    <w:rsid w:val="008B7457"/>
    <w:rsid w:val="008B7498"/>
    <w:rsid w:val="008B75AA"/>
    <w:rsid w:val="008B7C5A"/>
    <w:rsid w:val="008C005C"/>
    <w:rsid w:val="008C0089"/>
    <w:rsid w:val="008C061E"/>
    <w:rsid w:val="008C0BC5"/>
    <w:rsid w:val="008C1268"/>
    <w:rsid w:val="008C1EFE"/>
    <w:rsid w:val="008C23B1"/>
    <w:rsid w:val="008C389F"/>
    <w:rsid w:val="008C45CB"/>
    <w:rsid w:val="008C57CF"/>
    <w:rsid w:val="008C5A64"/>
    <w:rsid w:val="008C6097"/>
    <w:rsid w:val="008C60D3"/>
    <w:rsid w:val="008C6A57"/>
    <w:rsid w:val="008C73B8"/>
    <w:rsid w:val="008D07B1"/>
    <w:rsid w:val="008D1272"/>
    <w:rsid w:val="008D15E5"/>
    <w:rsid w:val="008D1C01"/>
    <w:rsid w:val="008D2B97"/>
    <w:rsid w:val="008D3218"/>
    <w:rsid w:val="008D33A5"/>
    <w:rsid w:val="008D38F8"/>
    <w:rsid w:val="008D3D7E"/>
    <w:rsid w:val="008D3FB1"/>
    <w:rsid w:val="008D429E"/>
    <w:rsid w:val="008D4821"/>
    <w:rsid w:val="008D4EF6"/>
    <w:rsid w:val="008D51D8"/>
    <w:rsid w:val="008D5F3C"/>
    <w:rsid w:val="008D707E"/>
    <w:rsid w:val="008D7490"/>
    <w:rsid w:val="008D7682"/>
    <w:rsid w:val="008D7C2F"/>
    <w:rsid w:val="008E0913"/>
    <w:rsid w:val="008E0A1B"/>
    <w:rsid w:val="008E16FE"/>
    <w:rsid w:val="008E1880"/>
    <w:rsid w:val="008E22E9"/>
    <w:rsid w:val="008E2517"/>
    <w:rsid w:val="008E3148"/>
    <w:rsid w:val="008E3827"/>
    <w:rsid w:val="008E3941"/>
    <w:rsid w:val="008E3BA5"/>
    <w:rsid w:val="008E45E7"/>
    <w:rsid w:val="008E57AB"/>
    <w:rsid w:val="008E597E"/>
    <w:rsid w:val="008E604B"/>
    <w:rsid w:val="008E635E"/>
    <w:rsid w:val="008E6866"/>
    <w:rsid w:val="008E701C"/>
    <w:rsid w:val="008E7286"/>
    <w:rsid w:val="008E7C25"/>
    <w:rsid w:val="008F083F"/>
    <w:rsid w:val="008F0B53"/>
    <w:rsid w:val="008F0D5C"/>
    <w:rsid w:val="008F1C4A"/>
    <w:rsid w:val="008F21E7"/>
    <w:rsid w:val="008F30EA"/>
    <w:rsid w:val="008F32DB"/>
    <w:rsid w:val="008F3807"/>
    <w:rsid w:val="008F4075"/>
    <w:rsid w:val="008F4453"/>
    <w:rsid w:val="008F45BE"/>
    <w:rsid w:val="008F4A49"/>
    <w:rsid w:val="008F4CF8"/>
    <w:rsid w:val="008F5A59"/>
    <w:rsid w:val="008F5B60"/>
    <w:rsid w:val="008F5C9F"/>
    <w:rsid w:val="008F6064"/>
    <w:rsid w:val="008F64E3"/>
    <w:rsid w:val="008F6C69"/>
    <w:rsid w:val="008F76DD"/>
    <w:rsid w:val="008F7987"/>
    <w:rsid w:val="009004E1"/>
    <w:rsid w:val="009006CF"/>
    <w:rsid w:val="00900A23"/>
    <w:rsid w:val="00901B17"/>
    <w:rsid w:val="00903387"/>
    <w:rsid w:val="0090359C"/>
    <w:rsid w:val="00903780"/>
    <w:rsid w:val="009039B0"/>
    <w:rsid w:val="009050FB"/>
    <w:rsid w:val="009054F5"/>
    <w:rsid w:val="009056A4"/>
    <w:rsid w:val="009061E5"/>
    <w:rsid w:val="0090646C"/>
    <w:rsid w:val="009065AC"/>
    <w:rsid w:val="0090671B"/>
    <w:rsid w:val="00906B6C"/>
    <w:rsid w:val="00906C51"/>
    <w:rsid w:val="00907D08"/>
    <w:rsid w:val="0091193A"/>
    <w:rsid w:val="00912DFB"/>
    <w:rsid w:val="00914EF4"/>
    <w:rsid w:val="0091527B"/>
    <w:rsid w:val="0091560D"/>
    <w:rsid w:val="009176C7"/>
    <w:rsid w:val="00917DC8"/>
    <w:rsid w:val="00920233"/>
    <w:rsid w:val="00920878"/>
    <w:rsid w:val="00921765"/>
    <w:rsid w:val="00921D46"/>
    <w:rsid w:val="00922A56"/>
    <w:rsid w:val="009230D0"/>
    <w:rsid w:val="00923164"/>
    <w:rsid w:val="00923DF2"/>
    <w:rsid w:val="00924B47"/>
    <w:rsid w:val="00925F6C"/>
    <w:rsid w:val="0092634B"/>
    <w:rsid w:val="00926357"/>
    <w:rsid w:val="00926597"/>
    <w:rsid w:val="00926D84"/>
    <w:rsid w:val="00926DCA"/>
    <w:rsid w:val="009278D1"/>
    <w:rsid w:val="00927EB7"/>
    <w:rsid w:val="009301F3"/>
    <w:rsid w:val="00930510"/>
    <w:rsid w:val="009309C9"/>
    <w:rsid w:val="009315CD"/>
    <w:rsid w:val="00931CB0"/>
    <w:rsid w:val="00931E0C"/>
    <w:rsid w:val="0093210D"/>
    <w:rsid w:val="0093258C"/>
    <w:rsid w:val="00932ECB"/>
    <w:rsid w:val="00934493"/>
    <w:rsid w:val="00934B79"/>
    <w:rsid w:val="00935854"/>
    <w:rsid w:val="009359D8"/>
    <w:rsid w:val="00935F15"/>
    <w:rsid w:val="00936529"/>
    <w:rsid w:val="0093663A"/>
    <w:rsid w:val="00936BAB"/>
    <w:rsid w:val="00936E2A"/>
    <w:rsid w:val="00936E7C"/>
    <w:rsid w:val="0093758C"/>
    <w:rsid w:val="00937775"/>
    <w:rsid w:val="00937B5B"/>
    <w:rsid w:val="00937C8B"/>
    <w:rsid w:val="00937E10"/>
    <w:rsid w:val="00940448"/>
    <w:rsid w:val="00940756"/>
    <w:rsid w:val="009414A2"/>
    <w:rsid w:val="0094184E"/>
    <w:rsid w:val="0094198F"/>
    <w:rsid w:val="00941B89"/>
    <w:rsid w:val="00941E0D"/>
    <w:rsid w:val="009429E1"/>
    <w:rsid w:val="00943097"/>
    <w:rsid w:val="00944616"/>
    <w:rsid w:val="009463D9"/>
    <w:rsid w:val="00947585"/>
    <w:rsid w:val="009501BC"/>
    <w:rsid w:val="00950286"/>
    <w:rsid w:val="00950E7D"/>
    <w:rsid w:val="00951442"/>
    <w:rsid w:val="00952433"/>
    <w:rsid w:val="00953194"/>
    <w:rsid w:val="009537DB"/>
    <w:rsid w:val="00954365"/>
    <w:rsid w:val="00955D48"/>
    <w:rsid w:val="009571F2"/>
    <w:rsid w:val="0095744B"/>
    <w:rsid w:val="00957B1A"/>
    <w:rsid w:val="00960166"/>
    <w:rsid w:val="00960B1E"/>
    <w:rsid w:val="00961698"/>
    <w:rsid w:val="00961F07"/>
    <w:rsid w:val="00962264"/>
    <w:rsid w:val="009623DE"/>
    <w:rsid w:val="00962FE3"/>
    <w:rsid w:val="0096442E"/>
    <w:rsid w:val="0096569F"/>
    <w:rsid w:val="00965C82"/>
    <w:rsid w:val="00965EF3"/>
    <w:rsid w:val="009662DF"/>
    <w:rsid w:val="00966C38"/>
    <w:rsid w:val="00966EFB"/>
    <w:rsid w:val="009673DC"/>
    <w:rsid w:val="00971828"/>
    <w:rsid w:val="009718A7"/>
    <w:rsid w:val="00971B79"/>
    <w:rsid w:val="00972138"/>
    <w:rsid w:val="009723C0"/>
    <w:rsid w:val="00973C2E"/>
    <w:rsid w:val="009745D0"/>
    <w:rsid w:val="00974781"/>
    <w:rsid w:val="00977241"/>
    <w:rsid w:val="00977894"/>
    <w:rsid w:val="00977B94"/>
    <w:rsid w:val="009800C4"/>
    <w:rsid w:val="00980D53"/>
    <w:rsid w:val="00981067"/>
    <w:rsid w:val="00983B51"/>
    <w:rsid w:val="00983CE5"/>
    <w:rsid w:val="00983E55"/>
    <w:rsid w:val="00984045"/>
    <w:rsid w:val="00984334"/>
    <w:rsid w:val="00984428"/>
    <w:rsid w:val="00984F81"/>
    <w:rsid w:val="00985333"/>
    <w:rsid w:val="009858CF"/>
    <w:rsid w:val="00986ADA"/>
    <w:rsid w:val="00986DEA"/>
    <w:rsid w:val="00990362"/>
    <w:rsid w:val="0099081B"/>
    <w:rsid w:val="00992337"/>
    <w:rsid w:val="00992609"/>
    <w:rsid w:val="009930BA"/>
    <w:rsid w:val="00993477"/>
    <w:rsid w:val="00995784"/>
    <w:rsid w:val="009960A6"/>
    <w:rsid w:val="009963A8"/>
    <w:rsid w:val="009967A6"/>
    <w:rsid w:val="009971BD"/>
    <w:rsid w:val="00997267"/>
    <w:rsid w:val="0099726C"/>
    <w:rsid w:val="009975E3"/>
    <w:rsid w:val="00997642"/>
    <w:rsid w:val="00997AD8"/>
    <w:rsid w:val="00997BE2"/>
    <w:rsid w:val="00997FBD"/>
    <w:rsid w:val="009A041E"/>
    <w:rsid w:val="009A10D5"/>
    <w:rsid w:val="009A11AE"/>
    <w:rsid w:val="009A1664"/>
    <w:rsid w:val="009A1938"/>
    <w:rsid w:val="009A3136"/>
    <w:rsid w:val="009A3142"/>
    <w:rsid w:val="009A3AB9"/>
    <w:rsid w:val="009A4A3B"/>
    <w:rsid w:val="009A5844"/>
    <w:rsid w:val="009A5AC4"/>
    <w:rsid w:val="009A69C7"/>
    <w:rsid w:val="009A6EEE"/>
    <w:rsid w:val="009A702B"/>
    <w:rsid w:val="009B1303"/>
    <w:rsid w:val="009B1813"/>
    <w:rsid w:val="009B20EB"/>
    <w:rsid w:val="009B21B4"/>
    <w:rsid w:val="009B23C8"/>
    <w:rsid w:val="009B3930"/>
    <w:rsid w:val="009B4763"/>
    <w:rsid w:val="009B52A3"/>
    <w:rsid w:val="009B5A63"/>
    <w:rsid w:val="009B5BEB"/>
    <w:rsid w:val="009B604A"/>
    <w:rsid w:val="009B65B6"/>
    <w:rsid w:val="009B6996"/>
    <w:rsid w:val="009B6A60"/>
    <w:rsid w:val="009B6BFC"/>
    <w:rsid w:val="009B7030"/>
    <w:rsid w:val="009B706C"/>
    <w:rsid w:val="009B72EB"/>
    <w:rsid w:val="009B7A26"/>
    <w:rsid w:val="009C0202"/>
    <w:rsid w:val="009C146A"/>
    <w:rsid w:val="009C16A4"/>
    <w:rsid w:val="009C28F6"/>
    <w:rsid w:val="009C2B94"/>
    <w:rsid w:val="009C39B1"/>
    <w:rsid w:val="009C3E0D"/>
    <w:rsid w:val="009C46B7"/>
    <w:rsid w:val="009C4F0E"/>
    <w:rsid w:val="009C5367"/>
    <w:rsid w:val="009C58C7"/>
    <w:rsid w:val="009C69A5"/>
    <w:rsid w:val="009D0832"/>
    <w:rsid w:val="009D0B06"/>
    <w:rsid w:val="009D153B"/>
    <w:rsid w:val="009D15A3"/>
    <w:rsid w:val="009D2655"/>
    <w:rsid w:val="009D29E0"/>
    <w:rsid w:val="009D2BB2"/>
    <w:rsid w:val="009D3C6E"/>
    <w:rsid w:val="009D3E27"/>
    <w:rsid w:val="009D4C98"/>
    <w:rsid w:val="009D546B"/>
    <w:rsid w:val="009D5755"/>
    <w:rsid w:val="009D5C9B"/>
    <w:rsid w:val="009D5FAB"/>
    <w:rsid w:val="009D6CF9"/>
    <w:rsid w:val="009D75DB"/>
    <w:rsid w:val="009D7730"/>
    <w:rsid w:val="009D7FE9"/>
    <w:rsid w:val="009E026A"/>
    <w:rsid w:val="009E1638"/>
    <w:rsid w:val="009E171C"/>
    <w:rsid w:val="009E182C"/>
    <w:rsid w:val="009E1C01"/>
    <w:rsid w:val="009E1DEC"/>
    <w:rsid w:val="009E4B03"/>
    <w:rsid w:val="009E5118"/>
    <w:rsid w:val="009E5156"/>
    <w:rsid w:val="009E561B"/>
    <w:rsid w:val="009E57FC"/>
    <w:rsid w:val="009E6A34"/>
    <w:rsid w:val="009F0484"/>
    <w:rsid w:val="009F13DB"/>
    <w:rsid w:val="009F2B08"/>
    <w:rsid w:val="009F2BE3"/>
    <w:rsid w:val="009F2CE3"/>
    <w:rsid w:val="009F2DBA"/>
    <w:rsid w:val="009F36B2"/>
    <w:rsid w:val="009F3D5A"/>
    <w:rsid w:val="009F3E4D"/>
    <w:rsid w:val="009F429A"/>
    <w:rsid w:val="009F5FAD"/>
    <w:rsid w:val="009F6077"/>
    <w:rsid w:val="009F615D"/>
    <w:rsid w:val="009F72EE"/>
    <w:rsid w:val="00A0154E"/>
    <w:rsid w:val="00A01655"/>
    <w:rsid w:val="00A01A27"/>
    <w:rsid w:val="00A01DCB"/>
    <w:rsid w:val="00A01DF7"/>
    <w:rsid w:val="00A02824"/>
    <w:rsid w:val="00A028F6"/>
    <w:rsid w:val="00A0388A"/>
    <w:rsid w:val="00A04780"/>
    <w:rsid w:val="00A049A1"/>
    <w:rsid w:val="00A04BE7"/>
    <w:rsid w:val="00A054A3"/>
    <w:rsid w:val="00A060D9"/>
    <w:rsid w:val="00A06C98"/>
    <w:rsid w:val="00A07211"/>
    <w:rsid w:val="00A10259"/>
    <w:rsid w:val="00A11458"/>
    <w:rsid w:val="00A11AF0"/>
    <w:rsid w:val="00A12784"/>
    <w:rsid w:val="00A133DF"/>
    <w:rsid w:val="00A13443"/>
    <w:rsid w:val="00A13F1F"/>
    <w:rsid w:val="00A14700"/>
    <w:rsid w:val="00A14744"/>
    <w:rsid w:val="00A16119"/>
    <w:rsid w:val="00A167A5"/>
    <w:rsid w:val="00A16FE0"/>
    <w:rsid w:val="00A20CE0"/>
    <w:rsid w:val="00A20F46"/>
    <w:rsid w:val="00A21937"/>
    <w:rsid w:val="00A21C7A"/>
    <w:rsid w:val="00A23BC5"/>
    <w:rsid w:val="00A24430"/>
    <w:rsid w:val="00A247CC"/>
    <w:rsid w:val="00A24F32"/>
    <w:rsid w:val="00A251FC"/>
    <w:rsid w:val="00A25ECF"/>
    <w:rsid w:val="00A26765"/>
    <w:rsid w:val="00A31713"/>
    <w:rsid w:val="00A329E2"/>
    <w:rsid w:val="00A34BF7"/>
    <w:rsid w:val="00A35182"/>
    <w:rsid w:val="00A35E98"/>
    <w:rsid w:val="00A3602E"/>
    <w:rsid w:val="00A364CF"/>
    <w:rsid w:val="00A36F6A"/>
    <w:rsid w:val="00A40189"/>
    <w:rsid w:val="00A407E5"/>
    <w:rsid w:val="00A40FC5"/>
    <w:rsid w:val="00A40FD8"/>
    <w:rsid w:val="00A419E5"/>
    <w:rsid w:val="00A42E70"/>
    <w:rsid w:val="00A4329C"/>
    <w:rsid w:val="00A43409"/>
    <w:rsid w:val="00A446E9"/>
    <w:rsid w:val="00A44AD3"/>
    <w:rsid w:val="00A44AE6"/>
    <w:rsid w:val="00A45779"/>
    <w:rsid w:val="00A45A89"/>
    <w:rsid w:val="00A4687B"/>
    <w:rsid w:val="00A46DD8"/>
    <w:rsid w:val="00A473AD"/>
    <w:rsid w:val="00A4753C"/>
    <w:rsid w:val="00A476B2"/>
    <w:rsid w:val="00A47C37"/>
    <w:rsid w:val="00A501BE"/>
    <w:rsid w:val="00A5062B"/>
    <w:rsid w:val="00A509CB"/>
    <w:rsid w:val="00A50A15"/>
    <w:rsid w:val="00A51651"/>
    <w:rsid w:val="00A5193E"/>
    <w:rsid w:val="00A51CE5"/>
    <w:rsid w:val="00A51E0A"/>
    <w:rsid w:val="00A51F2C"/>
    <w:rsid w:val="00A52018"/>
    <w:rsid w:val="00A52B2F"/>
    <w:rsid w:val="00A531D7"/>
    <w:rsid w:val="00A5388F"/>
    <w:rsid w:val="00A53ED5"/>
    <w:rsid w:val="00A54B21"/>
    <w:rsid w:val="00A54DEF"/>
    <w:rsid w:val="00A602DB"/>
    <w:rsid w:val="00A60958"/>
    <w:rsid w:val="00A609B7"/>
    <w:rsid w:val="00A60AEA"/>
    <w:rsid w:val="00A615B3"/>
    <w:rsid w:val="00A615CD"/>
    <w:rsid w:val="00A61B53"/>
    <w:rsid w:val="00A6206D"/>
    <w:rsid w:val="00A620C6"/>
    <w:rsid w:val="00A62419"/>
    <w:rsid w:val="00A62EF5"/>
    <w:rsid w:val="00A6325A"/>
    <w:rsid w:val="00A63BCC"/>
    <w:rsid w:val="00A6408C"/>
    <w:rsid w:val="00A6440E"/>
    <w:rsid w:val="00A645D8"/>
    <w:rsid w:val="00A6489E"/>
    <w:rsid w:val="00A6573C"/>
    <w:rsid w:val="00A65861"/>
    <w:rsid w:val="00A65ABF"/>
    <w:rsid w:val="00A65E4B"/>
    <w:rsid w:val="00A66D1B"/>
    <w:rsid w:val="00A6722C"/>
    <w:rsid w:val="00A6746A"/>
    <w:rsid w:val="00A675E9"/>
    <w:rsid w:val="00A67688"/>
    <w:rsid w:val="00A701CB"/>
    <w:rsid w:val="00A70294"/>
    <w:rsid w:val="00A7062D"/>
    <w:rsid w:val="00A70824"/>
    <w:rsid w:val="00A71CD0"/>
    <w:rsid w:val="00A720E0"/>
    <w:rsid w:val="00A722D5"/>
    <w:rsid w:val="00A73275"/>
    <w:rsid w:val="00A73449"/>
    <w:rsid w:val="00A735DE"/>
    <w:rsid w:val="00A7360A"/>
    <w:rsid w:val="00A741D8"/>
    <w:rsid w:val="00A74CD8"/>
    <w:rsid w:val="00A763EB"/>
    <w:rsid w:val="00A7652F"/>
    <w:rsid w:val="00A7751A"/>
    <w:rsid w:val="00A77710"/>
    <w:rsid w:val="00A80884"/>
    <w:rsid w:val="00A81104"/>
    <w:rsid w:val="00A81836"/>
    <w:rsid w:val="00A81B27"/>
    <w:rsid w:val="00A82C2B"/>
    <w:rsid w:val="00A8421E"/>
    <w:rsid w:val="00A8471E"/>
    <w:rsid w:val="00A850AD"/>
    <w:rsid w:val="00A8521C"/>
    <w:rsid w:val="00A86B5C"/>
    <w:rsid w:val="00A86DD8"/>
    <w:rsid w:val="00A87775"/>
    <w:rsid w:val="00A90743"/>
    <w:rsid w:val="00A9262F"/>
    <w:rsid w:val="00A92D3F"/>
    <w:rsid w:val="00A92F96"/>
    <w:rsid w:val="00A92FC1"/>
    <w:rsid w:val="00A93197"/>
    <w:rsid w:val="00A937D3"/>
    <w:rsid w:val="00A938B8"/>
    <w:rsid w:val="00A94054"/>
    <w:rsid w:val="00A9569D"/>
    <w:rsid w:val="00A95AF6"/>
    <w:rsid w:val="00A95DE4"/>
    <w:rsid w:val="00A95E8A"/>
    <w:rsid w:val="00A96142"/>
    <w:rsid w:val="00A97565"/>
    <w:rsid w:val="00A97EBA"/>
    <w:rsid w:val="00AA199D"/>
    <w:rsid w:val="00AA3354"/>
    <w:rsid w:val="00AA3CCC"/>
    <w:rsid w:val="00AA41CA"/>
    <w:rsid w:val="00AA4CA4"/>
    <w:rsid w:val="00AA60AF"/>
    <w:rsid w:val="00AA628C"/>
    <w:rsid w:val="00AA63E2"/>
    <w:rsid w:val="00AA6478"/>
    <w:rsid w:val="00AA66D9"/>
    <w:rsid w:val="00AA6BE6"/>
    <w:rsid w:val="00AA712C"/>
    <w:rsid w:val="00AA7C12"/>
    <w:rsid w:val="00AA7CB8"/>
    <w:rsid w:val="00AB0187"/>
    <w:rsid w:val="00AB0BBB"/>
    <w:rsid w:val="00AB0D4F"/>
    <w:rsid w:val="00AB13F3"/>
    <w:rsid w:val="00AB1797"/>
    <w:rsid w:val="00AB2055"/>
    <w:rsid w:val="00AB2092"/>
    <w:rsid w:val="00AB232C"/>
    <w:rsid w:val="00AB4174"/>
    <w:rsid w:val="00AB4270"/>
    <w:rsid w:val="00AB4C0D"/>
    <w:rsid w:val="00AB4CBB"/>
    <w:rsid w:val="00AB52AF"/>
    <w:rsid w:val="00AB52E4"/>
    <w:rsid w:val="00AB60CC"/>
    <w:rsid w:val="00AB7E08"/>
    <w:rsid w:val="00AB7E35"/>
    <w:rsid w:val="00AC091D"/>
    <w:rsid w:val="00AC0E7C"/>
    <w:rsid w:val="00AC1469"/>
    <w:rsid w:val="00AC17A1"/>
    <w:rsid w:val="00AC21B3"/>
    <w:rsid w:val="00AC29A0"/>
    <w:rsid w:val="00AC29AC"/>
    <w:rsid w:val="00AC39F6"/>
    <w:rsid w:val="00AC3BF5"/>
    <w:rsid w:val="00AC3CCF"/>
    <w:rsid w:val="00AC5018"/>
    <w:rsid w:val="00AC5238"/>
    <w:rsid w:val="00AC5DA9"/>
    <w:rsid w:val="00AC6CAE"/>
    <w:rsid w:val="00AC714A"/>
    <w:rsid w:val="00AC7A66"/>
    <w:rsid w:val="00AC7BEE"/>
    <w:rsid w:val="00AD062F"/>
    <w:rsid w:val="00AD121E"/>
    <w:rsid w:val="00AD141B"/>
    <w:rsid w:val="00AD1CF3"/>
    <w:rsid w:val="00AD244D"/>
    <w:rsid w:val="00AD29D5"/>
    <w:rsid w:val="00AD2CD8"/>
    <w:rsid w:val="00AD488D"/>
    <w:rsid w:val="00AD4B3F"/>
    <w:rsid w:val="00AD5972"/>
    <w:rsid w:val="00AD6B58"/>
    <w:rsid w:val="00AD6D11"/>
    <w:rsid w:val="00AD75AC"/>
    <w:rsid w:val="00AE1CFF"/>
    <w:rsid w:val="00AE2498"/>
    <w:rsid w:val="00AE3137"/>
    <w:rsid w:val="00AE3B84"/>
    <w:rsid w:val="00AE495A"/>
    <w:rsid w:val="00AE4CE0"/>
    <w:rsid w:val="00AE564E"/>
    <w:rsid w:val="00AE5B14"/>
    <w:rsid w:val="00AE5B2F"/>
    <w:rsid w:val="00AE77D1"/>
    <w:rsid w:val="00AE7E4F"/>
    <w:rsid w:val="00AF0F70"/>
    <w:rsid w:val="00AF17C3"/>
    <w:rsid w:val="00AF29CE"/>
    <w:rsid w:val="00AF2F67"/>
    <w:rsid w:val="00AF38C7"/>
    <w:rsid w:val="00AF3E2A"/>
    <w:rsid w:val="00AF5884"/>
    <w:rsid w:val="00AF5AC3"/>
    <w:rsid w:val="00AF6647"/>
    <w:rsid w:val="00AF67D0"/>
    <w:rsid w:val="00AF7414"/>
    <w:rsid w:val="00AF7B48"/>
    <w:rsid w:val="00AF7C5A"/>
    <w:rsid w:val="00AF7D90"/>
    <w:rsid w:val="00B0009C"/>
    <w:rsid w:val="00B007A6"/>
    <w:rsid w:val="00B00B75"/>
    <w:rsid w:val="00B01714"/>
    <w:rsid w:val="00B0315F"/>
    <w:rsid w:val="00B038F5"/>
    <w:rsid w:val="00B045BE"/>
    <w:rsid w:val="00B0487F"/>
    <w:rsid w:val="00B053BC"/>
    <w:rsid w:val="00B0593A"/>
    <w:rsid w:val="00B05EC4"/>
    <w:rsid w:val="00B07ACD"/>
    <w:rsid w:val="00B10275"/>
    <w:rsid w:val="00B108D1"/>
    <w:rsid w:val="00B10D32"/>
    <w:rsid w:val="00B10E23"/>
    <w:rsid w:val="00B11467"/>
    <w:rsid w:val="00B11DCC"/>
    <w:rsid w:val="00B12C65"/>
    <w:rsid w:val="00B13803"/>
    <w:rsid w:val="00B13881"/>
    <w:rsid w:val="00B13D8B"/>
    <w:rsid w:val="00B15683"/>
    <w:rsid w:val="00B15C29"/>
    <w:rsid w:val="00B15CD0"/>
    <w:rsid w:val="00B15D7D"/>
    <w:rsid w:val="00B1620A"/>
    <w:rsid w:val="00B16D4F"/>
    <w:rsid w:val="00B16E8B"/>
    <w:rsid w:val="00B17439"/>
    <w:rsid w:val="00B208A2"/>
    <w:rsid w:val="00B21352"/>
    <w:rsid w:val="00B214A8"/>
    <w:rsid w:val="00B21579"/>
    <w:rsid w:val="00B2160A"/>
    <w:rsid w:val="00B22225"/>
    <w:rsid w:val="00B22F53"/>
    <w:rsid w:val="00B237D7"/>
    <w:rsid w:val="00B2441C"/>
    <w:rsid w:val="00B26518"/>
    <w:rsid w:val="00B26532"/>
    <w:rsid w:val="00B26BBE"/>
    <w:rsid w:val="00B277E9"/>
    <w:rsid w:val="00B278DB"/>
    <w:rsid w:val="00B3096E"/>
    <w:rsid w:val="00B30AFE"/>
    <w:rsid w:val="00B312D7"/>
    <w:rsid w:val="00B31630"/>
    <w:rsid w:val="00B3361D"/>
    <w:rsid w:val="00B33851"/>
    <w:rsid w:val="00B33882"/>
    <w:rsid w:val="00B338A5"/>
    <w:rsid w:val="00B33ED8"/>
    <w:rsid w:val="00B359FB"/>
    <w:rsid w:val="00B36158"/>
    <w:rsid w:val="00B3638D"/>
    <w:rsid w:val="00B36646"/>
    <w:rsid w:val="00B3668E"/>
    <w:rsid w:val="00B37ED1"/>
    <w:rsid w:val="00B413B8"/>
    <w:rsid w:val="00B41435"/>
    <w:rsid w:val="00B41679"/>
    <w:rsid w:val="00B41A7F"/>
    <w:rsid w:val="00B41C1D"/>
    <w:rsid w:val="00B41EA3"/>
    <w:rsid w:val="00B420B2"/>
    <w:rsid w:val="00B42517"/>
    <w:rsid w:val="00B42D27"/>
    <w:rsid w:val="00B43608"/>
    <w:rsid w:val="00B43DF5"/>
    <w:rsid w:val="00B44C68"/>
    <w:rsid w:val="00B44FEC"/>
    <w:rsid w:val="00B4506A"/>
    <w:rsid w:val="00B45238"/>
    <w:rsid w:val="00B45559"/>
    <w:rsid w:val="00B45DD3"/>
    <w:rsid w:val="00B45E39"/>
    <w:rsid w:val="00B45FEA"/>
    <w:rsid w:val="00B46506"/>
    <w:rsid w:val="00B46837"/>
    <w:rsid w:val="00B47124"/>
    <w:rsid w:val="00B47E43"/>
    <w:rsid w:val="00B500DF"/>
    <w:rsid w:val="00B50885"/>
    <w:rsid w:val="00B50A08"/>
    <w:rsid w:val="00B511ED"/>
    <w:rsid w:val="00B51B00"/>
    <w:rsid w:val="00B53615"/>
    <w:rsid w:val="00B56FDF"/>
    <w:rsid w:val="00B5796A"/>
    <w:rsid w:val="00B57D22"/>
    <w:rsid w:val="00B57FC9"/>
    <w:rsid w:val="00B609CD"/>
    <w:rsid w:val="00B61081"/>
    <w:rsid w:val="00B6119E"/>
    <w:rsid w:val="00B61475"/>
    <w:rsid w:val="00B61894"/>
    <w:rsid w:val="00B625FA"/>
    <w:rsid w:val="00B6267F"/>
    <w:rsid w:val="00B627D4"/>
    <w:rsid w:val="00B63417"/>
    <w:rsid w:val="00B63E64"/>
    <w:rsid w:val="00B6496F"/>
    <w:rsid w:val="00B64AF4"/>
    <w:rsid w:val="00B65194"/>
    <w:rsid w:val="00B65372"/>
    <w:rsid w:val="00B65D84"/>
    <w:rsid w:val="00B661F8"/>
    <w:rsid w:val="00B66553"/>
    <w:rsid w:val="00B67893"/>
    <w:rsid w:val="00B6790F"/>
    <w:rsid w:val="00B70390"/>
    <w:rsid w:val="00B7066F"/>
    <w:rsid w:val="00B709B4"/>
    <w:rsid w:val="00B70EEF"/>
    <w:rsid w:val="00B7177E"/>
    <w:rsid w:val="00B7183E"/>
    <w:rsid w:val="00B720B2"/>
    <w:rsid w:val="00B72170"/>
    <w:rsid w:val="00B7217C"/>
    <w:rsid w:val="00B72FBC"/>
    <w:rsid w:val="00B73590"/>
    <w:rsid w:val="00B75293"/>
    <w:rsid w:val="00B757EC"/>
    <w:rsid w:val="00B760AA"/>
    <w:rsid w:val="00B761CB"/>
    <w:rsid w:val="00B77253"/>
    <w:rsid w:val="00B772D9"/>
    <w:rsid w:val="00B80C3E"/>
    <w:rsid w:val="00B80E97"/>
    <w:rsid w:val="00B819F7"/>
    <w:rsid w:val="00B81DCF"/>
    <w:rsid w:val="00B827F9"/>
    <w:rsid w:val="00B8281D"/>
    <w:rsid w:val="00B82B20"/>
    <w:rsid w:val="00B83043"/>
    <w:rsid w:val="00B84B69"/>
    <w:rsid w:val="00B85630"/>
    <w:rsid w:val="00B85AB8"/>
    <w:rsid w:val="00B85AC3"/>
    <w:rsid w:val="00B864D2"/>
    <w:rsid w:val="00B864F6"/>
    <w:rsid w:val="00B8759B"/>
    <w:rsid w:val="00B90043"/>
    <w:rsid w:val="00B904C0"/>
    <w:rsid w:val="00B90576"/>
    <w:rsid w:val="00B9089D"/>
    <w:rsid w:val="00B91609"/>
    <w:rsid w:val="00B917D6"/>
    <w:rsid w:val="00B9264A"/>
    <w:rsid w:val="00B9291D"/>
    <w:rsid w:val="00B93435"/>
    <w:rsid w:val="00B943F4"/>
    <w:rsid w:val="00B94A90"/>
    <w:rsid w:val="00B94BFD"/>
    <w:rsid w:val="00B95D88"/>
    <w:rsid w:val="00B974C7"/>
    <w:rsid w:val="00B9764F"/>
    <w:rsid w:val="00BA0252"/>
    <w:rsid w:val="00BA0389"/>
    <w:rsid w:val="00BA0B37"/>
    <w:rsid w:val="00BA0D98"/>
    <w:rsid w:val="00BA0DDE"/>
    <w:rsid w:val="00BA1159"/>
    <w:rsid w:val="00BA156F"/>
    <w:rsid w:val="00BA1F99"/>
    <w:rsid w:val="00BA26CD"/>
    <w:rsid w:val="00BA2D45"/>
    <w:rsid w:val="00BA37C5"/>
    <w:rsid w:val="00BA3C55"/>
    <w:rsid w:val="00BA3CC4"/>
    <w:rsid w:val="00BA3FE3"/>
    <w:rsid w:val="00BA46BA"/>
    <w:rsid w:val="00BA6106"/>
    <w:rsid w:val="00BA7B8F"/>
    <w:rsid w:val="00BA7C48"/>
    <w:rsid w:val="00BB0083"/>
    <w:rsid w:val="00BB06D3"/>
    <w:rsid w:val="00BB0B5B"/>
    <w:rsid w:val="00BB1822"/>
    <w:rsid w:val="00BB1B68"/>
    <w:rsid w:val="00BB3DBE"/>
    <w:rsid w:val="00BB4AF1"/>
    <w:rsid w:val="00BB63A1"/>
    <w:rsid w:val="00BB7083"/>
    <w:rsid w:val="00BB716E"/>
    <w:rsid w:val="00BB762F"/>
    <w:rsid w:val="00BB7EE2"/>
    <w:rsid w:val="00BC02DA"/>
    <w:rsid w:val="00BC05D0"/>
    <w:rsid w:val="00BC0A0F"/>
    <w:rsid w:val="00BC0B05"/>
    <w:rsid w:val="00BC0EF2"/>
    <w:rsid w:val="00BC1813"/>
    <w:rsid w:val="00BC18E9"/>
    <w:rsid w:val="00BC1B00"/>
    <w:rsid w:val="00BC2419"/>
    <w:rsid w:val="00BC253E"/>
    <w:rsid w:val="00BC257E"/>
    <w:rsid w:val="00BC2824"/>
    <w:rsid w:val="00BC2EA5"/>
    <w:rsid w:val="00BC36B5"/>
    <w:rsid w:val="00BC4185"/>
    <w:rsid w:val="00BC48F3"/>
    <w:rsid w:val="00BC4B73"/>
    <w:rsid w:val="00BC4DBF"/>
    <w:rsid w:val="00BC55EE"/>
    <w:rsid w:val="00BC59B4"/>
    <w:rsid w:val="00BC5E54"/>
    <w:rsid w:val="00BC5F11"/>
    <w:rsid w:val="00BC5F8F"/>
    <w:rsid w:val="00BC61C0"/>
    <w:rsid w:val="00BC633C"/>
    <w:rsid w:val="00BC655B"/>
    <w:rsid w:val="00BC7496"/>
    <w:rsid w:val="00BD018C"/>
    <w:rsid w:val="00BD1640"/>
    <w:rsid w:val="00BD3046"/>
    <w:rsid w:val="00BD3EF0"/>
    <w:rsid w:val="00BD4754"/>
    <w:rsid w:val="00BD4D8A"/>
    <w:rsid w:val="00BD5102"/>
    <w:rsid w:val="00BD517F"/>
    <w:rsid w:val="00BD57DF"/>
    <w:rsid w:val="00BD690D"/>
    <w:rsid w:val="00BD76A1"/>
    <w:rsid w:val="00BD7E2C"/>
    <w:rsid w:val="00BE08F3"/>
    <w:rsid w:val="00BE0DAF"/>
    <w:rsid w:val="00BE0EC7"/>
    <w:rsid w:val="00BE0F54"/>
    <w:rsid w:val="00BE1592"/>
    <w:rsid w:val="00BE1913"/>
    <w:rsid w:val="00BE1AB2"/>
    <w:rsid w:val="00BE348C"/>
    <w:rsid w:val="00BE37C8"/>
    <w:rsid w:val="00BE408B"/>
    <w:rsid w:val="00BE47DC"/>
    <w:rsid w:val="00BE4A03"/>
    <w:rsid w:val="00BE4A2F"/>
    <w:rsid w:val="00BE4BA6"/>
    <w:rsid w:val="00BE566A"/>
    <w:rsid w:val="00BE6489"/>
    <w:rsid w:val="00BE6507"/>
    <w:rsid w:val="00BE75A1"/>
    <w:rsid w:val="00BE76DB"/>
    <w:rsid w:val="00BE7F89"/>
    <w:rsid w:val="00BF07AA"/>
    <w:rsid w:val="00BF0928"/>
    <w:rsid w:val="00BF12CF"/>
    <w:rsid w:val="00BF161D"/>
    <w:rsid w:val="00BF28B3"/>
    <w:rsid w:val="00BF3E99"/>
    <w:rsid w:val="00BF43D8"/>
    <w:rsid w:val="00BF5592"/>
    <w:rsid w:val="00BF61A8"/>
    <w:rsid w:val="00BF684B"/>
    <w:rsid w:val="00C00E80"/>
    <w:rsid w:val="00C01065"/>
    <w:rsid w:val="00C02367"/>
    <w:rsid w:val="00C02E94"/>
    <w:rsid w:val="00C03144"/>
    <w:rsid w:val="00C036B8"/>
    <w:rsid w:val="00C03D3F"/>
    <w:rsid w:val="00C042A0"/>
    <w:rsid w:val="00C044FA"/>
    <w:rsid w:val="00C047B9"/>
    <w:rsid w:val="00C04BA2"/>
    <w:rsid w:val="00C05616"/>
    <w:rsid w:val="00C057D9"/>
    <w:rsid w:val="00C068BE"/>
    <w:rsid w:val="00C06CAB"/>
    <w:rsid w:val="00C07151"/>
    <w:rsid w:val="00C071EF"/>
    <w:rsid w:val="00C0750F"/>
    <w:rsid w:val="00C0761D"/>
    <w:rsid w:val="00C10472"/>
    <w:rsid w:val="00C10C5F"/>
    <w:rsid w:val="00C110F7"/>
    <w:rsid w:val="00C118CF"/>
    <w:rsid w:val="00C1297C"/>
    <w:rsid w:val="00C12DEB"/>
    <w:rsid w:val="00C139C0"/>
    <w:rsid w:val="00C1422C"/>
    <w:rsid w:val="00C1425A"/>
    <w:rsid w:val="00C148FC"/>
    <w:rsid w:val="00C15004"/>
    <w:rsid w:val="00C15872"/>
    <w:rsid w:val="00C15DCE"/>
    <w:rsid w:val="00C16D76"/>
    <w:rsid w:val="00C16D82"/>
    <w:rsid w:val="00C20116"/>
    <w:rsid w:val="00C20632"/>
    <w:rsid w:val="00C20E04"/>
    <w:rsid w:val="00C21684"/>
    <w:rsid w:val="00C21A4F"/>
    <w:rsid w:val="00C2230D"/>
    <w:rsid w:val="00C2285A"/>
    <w:rsid w:val="00C228C8"/>
    <w:rsid w:val="00C22AE0"/>
    <w:rsid w:val="00C22DF3"/>
    <w:rsid w:val="00C230C4"/>
    <w:rsid w:val="00C2390C"/>
    <w:rsid w:val="00C23B86"/>
    <w:rsid w:val="00C24F67"/>
    <w:rsid w:val="00C2577C"/>
    <w:rsid w:val="00C25E50"/>
    <w:rsid w:val="00C2662A"/>
    <w:rsid w:val="00C26730"/>
    <w:rsid w:val="00C26F88"/>
    <w:rsid w:val="00C27349"/>
    <w:rsid w:val="00C3023F"/>
    <w:rsid w:val="00C30DD1"/>
    <w:rsid w:val="00C32DD1"/>
    <w:rsid w:val="00C33B60"/>
    <w:rsid w:val="00C34097"/>
    <w:rsid w:val="00C34AA2"/>
    <w:rsid w:val="00C34EF8"/>
    <w:rsid w:val="00C35074"/>
    <w:rsid w:val="00C364CF"/>
    <w:rsid w:val="00C36B58"/>
    <w:rsid w:val="00C3711E"/>
    <w:rsid w:val="00C37508"/>
    <w:rsid w:val="00C375CC"/>
    <w:rsid w:val="00C3770A"/>
    <w:rsid w:val="00C37ABE"/>
    <w:rsid w:val="00C37C46"/>
    <w:rsid w:val="00C37F0C"/>
    <w:rsid w:val="00C40040"/>
    <w:rsid w:val="00C40478"/>
    <w:rsid w:val="00C40822"/>
    <w:rsid w:val="00C40CF1"/>
    <w:rsid w:val="00C415AE"/>
    <w:rsid w:val="00C41654"/>
    <w:rsid w:val="00C41870"/>
    <w:rsid w:val="00C42D11"/>
    <w:rsid w:val="00C430C3"/>
    <w:rsid w:val="00C43134"/>
    <w:rsid w:val="00C43A6C"/>
    <w:rsid w:val="00C450E5"/>
    <w:rsid w:val="00C454CA"/>
    <w:rsid w:val="00C45AE3"/>
    <w:rsid w:val="00C45B6C"/>
    <w:rsid w:val="00C45D93"/>
    <w:rsid w:val="00C465C0"/>
    <w:rsid w:val="00C4702D"/>
    <w:rsid w:val="00C47560"/>
    <w:rsid w:val="00C47666"/>
    <w:rsid w:val="00C47A5D"/>
    <w:rsid w:val="00C50AA0"/>
    <w:rsid w:val="00C510EB"/>
    <w:rsid w:val="00C5116E"/>
    <w:rsid w:val="00C51ADE"/>
    <w:rsid w:val="00C52136"/>
    <w:rsid w:val="00C52300"/>
    <w:rsid w:val="00C52373"/>
    <w:rsid w:val="00C5351D"/>
    <w:rsid w:val="00C53533"/>
    <w:rsid w:val="00C540F8"/>
    <w:rsid w:val="00C549B4"/>
    <w:rsid w:val="00C55AAA"/>
    <w:rsid w:val="00C55B98"/>
    <w:rsid w:val="00C561D1"/>
    <w:rsid w:val="00C56759"/>
    <w:rsid w:val="00C60A64"/>
    <w:rsid w:val="00C60E3B"/>
    <w:rsid w:val="00C616B3"/>
    <w:rsid w:val="00C626EB"/>
    <w:rsid w:val="00C62F9F"/>
    <w:rsid w:val="00C630A1"/>
    <w:rsid w:val="00C641DE"/>
    <w:rsid w:val="00C65D02"/>
    <w:rsid w:val="00C66265"/>
    <w:rsid w:val="00C663F7"/>
    <w:rsid w:val="00C6649D"/>
    <w:rsid w:val="00C66BD6"/>
    <w:rsid w:val="00C6707C"/>
    <w:rsid w:val="00C6757F"/>
    <w:rsid w:val="00C67D1E"/>
    <w:rsid w:val="00C67D9B"/>
    <w:rsid w:val="00C7077B"/>
    <w:rsid w:val="00C70AF7"/>
    <w:rsid w:val="00C70D0B"/>
    <w:rsid w:val="00C7124D"/>
    <w:rsid w:val="00C71B6B"/>
    <w:rsid w:val="00C71C42"/>
    <w:rsid w:val="00C7236D"/>
    <w:rsid w:val="00C72AB7"/>
    <w:rsid w:val="00C72C75"/>
    <w:rsid w:val="00C7322F"/>
    <w:rsid w:val="00C73AE7"/>
    <w:rsid w:val="00C74361"/>
    <w:rsid w:val="00C74810"/>
    <w:rsid w:val="00C74E41"/>
    <w:rsid w:val="00C767B9"/>
    <w:rsid w:val="00C76AE1"/>
    <w:rsid w:val="00C771AB"/>
    <w:rsid w:val="00C7723C"/>
    <w:rsid w:val="00C772A5"/>
    <w:rsid w:val="00C77B43"/>
    <w:rsid w:val="00C77E02"/>
    <w:rsid w:val="00C8020F"/>
    <w:rsid w:val="00C80EC3"/>
    <w:rsid w:val="00C81891"/>
    <w:rsid w:val="00C81AA3"/>
    <w:rsid w:val="00C81ECB"/>
    <w:rsid w:val="00C82209"/>
    <w:rsid w:val="00C827C9"/>
    <w:rsid w:val="00C82C05"/>
    <w:rsid w:val="00C8300E"/>
    <w:rsid w:val="00C83419"/>
    <w:rsid w:val="00C836CA"/>
    <w:rsid w:val="00C842B1"/>
    <w:rsid w:val="00C8563B"/>
    <w:rsid w:val="00C85832"/>
    <w:rsid w:val="00C85FC4"/>
    <w:rsid w:val="00C863D1"/>
    <w:rsid w:val="00C864C0"/>
    <w:rsid w:val="00C872E8"/>
    <w:rsid w:val="00C8781F"/>
    <w:rsid w:val="00C87AB0"/>
    <w:rsid w:val="00C90630"/>
    <w:rsid w:val="00C90681"/>
    <w:rsid w:val="00C91240"/>
    <w:rsid w:val="00C92453"/>
    <w:rsid w:val="00C9261B"/>
    <w:rsid w:val="00C9289E"/>
    <w:rsid w:val="00C92D46"/>
    <w:rsid w:val="00C93731"/>
    <w:rsid w:val="00C93D75"/>
    <w:rsid w:val="00C94207"/>
    <w:rsid w:val="00C949A3"/>
    <w:rsid w:val="00C95127"/>
    <w:rsid w:val="00C95704"/>
    <w:rsid w:val="00C95CAA"/>
    <w:rsid w:val="00C966DE"/>
    <w:rsid w:val="00C96774"/>
    <w:rsid w:val="00C967A9"/>
    <w:rsid w:val="00C96A29"/>
    <w:rsid w:val="00C96B73"/>
    <w:rsid w:val="00C96BDA"/>
    <w:rsid w:val="00CA042C"/>
    <w:rsid w:val="00CA0520"/>
    <w:rsid w:val="00CA0F08"/>
    <w:rsid w:val="00CA20AC"/>
    <w:rsid w:val="00CA2310"/>
    <w:rsid w:val="00CA24B2"/>
    <w:rsid w:val="00CA2988"/>
    <w:rsid w:val="00CA4014"/>
    <w:rsid w:val="00CA5645"/>
    <w:rsid w:val="00CA5A39"/>
    <w:rsid w:val="00CA603A"/>
    <w:rsid w:val="00CA6041"/>
    <w:rsid w:val="00CA697E"/>
    <w:rsid w:val="00CA729E"/>
    <w:rsid w:val="00CA7B45"/>
    <w:rsid w:val="00CA7F62"/>
    <w:rsid w:val="00CB000D"/>
    <w:rsid w:val="00CB02D3"/>
    <w:rsid w:val="00CB0826"/>
    <w:rsid w:val="00CB18CC"/>
    <w:rsid w:val="00CB1C6C"/>
    <w:rsid w:val="00CB28DE"/>
    <w:rsid w:val="00CB2DE6"/>
    <w:rsid w:val="00CB34EC"/>
    <w:rsid w:val="00CB35EB"/>
    <w:rsid w:val="00CB4CBE"/>
    <w:rsid w:val="00CB4EBE"/>
    <w:rsid w:val="00CB51E1"/>
    <w:rsid w:val="00CB660F"/>
    <w:rsid w:val="00CB6610"/>
    <w:rsid w:val="00CB69DF"/>
    <w:rsid w:val="00CB6A3E"/>
    <w:rsid w:val="00CB7C3E"/>
    <w:rsid w:val="00CB7F2D"/>
    <w:rsid w:val="00CC11BE"/>
    <w:rsid w:val="00CC1E64"/>
    <w:rsid w:val="00CC2A6D"/>
    <w:rsid w:val="00CC3B1A"/>
    <w:rsid w:val="00CC4338"/>
    <w:rsid w:val="00CC4739"/>
    <w:rsid w:val="00CC5469"/>
    <w:rsid w:val="00CC6003"/>
    <w:rsid w:val="00CC7396"/>
    <w:rsid w:val="00CC7BA8"/>
    <w:rsid w:val="00CD0156"/>
    <w:rsid w:val="00CD020B"/>
    <w:rsid w:val="00CD2874"/>
    <w:rsid w:val="00CD2A88"/>
    <w:rsid w:val="00CD2AC2"/>
    <w:rsid w:val="00CD2CE2"/>
    <w:rsid w:val="00CD320C"/>
    <w:rsid w:val="00CD3251"/>
    <w:rsid w:val="00CD36A6"/>
    <w:rsid w:val="00CD3A77"/>
    <w:rsid w:val="00CD5EB9"/>
    <w:rsid w:val="00CD614B"/>
    <w:rsid w:val="00CD6728"/>
    <w:rsid w:val="00CD6CDB"/>
    <w:rsid w:val="00CD712C"/>
    <w:rsid w:val="00CD71AB"/>
    <w:rsid w:val="00CD7209"/>
    <w:rsid w:val="00CD7801"/>
    <w:rsid w:val="00CE02DE"/>
    <w:rsid w:val="00CE07EE"/>
    <w:rsid w:val="00CE1D55"/>
    <w:rsid w:val="00CE2D76"/>
    <w:rsid w:val="00CE324A"/>
    <w:rsid w:val="00CE3BD3"/>
    <w:rsid w:val="00CE3C57"/>
    <w:rsid w:val="00CE47B4"/>
    <w:rsid w:val="00CE51D3"/>
    <w:rsid w:val="00CE60EF"/>
    <w:rsid w:val="00CE6762"/>
    <w:rsid w:val="00CE6968"/>
    <w:rsid w:val="00CE6B79"/>
    <w:rsid w:val="00CE7444"/>
    <w:rsid w:val="00CE79DD"/>
    <w:rsid w:val="00CF05B5"/>
    <w:rsid w:val="00CF1101"/>
    <w:rsid w:val="00CF191C"/>
    <w:rsid w:val="00CF2316"/>
    <w:rsid w:val="00CF2FD4"/>
    <w:rsid w:val="00CF3ACE"/>
    <w:rsid w:val="00CF3BDA"/>
    <w:rsid w:val="00CF500B"/>
    <w:rsid w:val="00CF5D90"/>
    <w:rsid w:val="00CF79AE"/>
    <w:rsid w:val="00D006DF"/>
    <w:rsid w:val="00D00899"/>
    <w:rsid w:val="00D00A0E"/>
    <w:rsid w:val="00D0134D"/>
    <w:rsid w:val="00D01CA6"/>
    <w:rsid w:val="00D02062"/>
    <w:rsid w:val="00D02537"/>
    <w:rsid w:val="00D02A01"/>
    <w:rsid w:val="00D02E47"/>
    <w:rsid w:val="00D0337E"/>
    <w:rsid w:val="00D034EF"/>
    <w:rsid w:val="00D03A4F"/>
    <w:rsid w:val="00D04643"/>
    <w:rsid w:val="00D05436"/>
    <w:rsid w:val="00D05895"/>
    <w:rsid w:val="00D05D38"/>
    <w:rsid w:val="00D05DD3"/>
    <w:rsid w:val="00D05F3D"/>
    <w:rsid w:val="00D0609F"/>
    <w:rsid w:val="00D06941"/>
    <w:rsid w:val="00D07A7C"/>
    <w:rsid w:val="00D07CA5"/>
    <w:rsid w:val="00D07D5F"/>
    <w:rsid w:val="00D1034B"/>
    <w:rsid w:val="00D1067F"/>
    <w:rsid w:val="00D10CF5"/>
    <w:rsid w:val="00D11221"/>
    <w:rsid w:val="00D11C10"/>
    <w:rsid w:val="00D11CF7"/>
    <w:rsid w:val="00D1227A"/>
    <w:rsid w:val="00D13C71"/>
    <w:rsid w:val="00D14B07"/>
    <w:rsid w:val="00D15C32"/>
    <w:rsid w:val="00D15DBA"/>
    <w:rsid w:val="00D1627C"/>
    <w:rsid w:val="00D16F42"/>
    <w:rsid w:val="00D1757B"/>
    <w:rsid w:val="00D178F6"/>
    <w:rsid w:val="00D17A7A"/>
    <w:rsid w:val="00D200A8"/>
    <w:rsid w:val="00D202B5"/>
    <w:rsid w:val="00D20776"/>
    <w:rsid w:val="00D217D9"/>
    <w:rsid w:val="00D21964"/>
    <w:rsid w:val="00D2207F"/>
    <w:rsid w:val="00D22E90"/>
    <w:rsid w:val="00D233B2"/>
    <w:rsid w:val="00D24EE9"/>
    <w:rsid w:val="00D25A41"/>
    <w:rsid w:val="00D25CEA"/>
    <w:rsid w:val="00D26EE2"/>
    <w:rsid w:val="00D27767"/>
    <w:rsid w:val="00D2790F"/>
    <w:rsid w:val="00D27B50"/>
    <w:rsid w:val="00D304FC"/>
    <w:rsid w:val="00D31928"/>
    <w:rsid w:val="00D319C1"/>
    <w:rsid w:val="00D31E31"/>
    <w:rsid w:val="00D33E8C"/>
    <w:rsid w:val="00D34653"/>
    <w:rsid w:val="00D34E65"/>
    <w:rsid w:val="00D34FA9"/>
    <w:rsid w:val="00D35C81"/>
    <w:rsid w:val="00D35CD3"/>
    <w:rsid w:val="00D36A4A"/>
    <w:rsid w:val="00D36A53"/>
    <w:rsid w:val="00D36D14"/>
    <w:rsid w:val="00D37E9A"/>
    <w:rsid w:val="00D406D9"/>
    <w:rsid w:val="00D410AF"/>
    <w:rsid w:val="00D412AA"/>
    <w:rsid w:val="00D42B54"/>
    <w:rsid w:val="00D437CA"/>
    <w:rsid w:val="00D437DB"/>
    <w:rsid w:val="00D439D3"/>
    <w:rsid w:val="00D43CD0"/>
    <w:rsid w:val="00D44009"/>
    <w:rsid w:val="00D44B62"/>
    <w:rsid w:val="00D469AC"/>
    <w:rsid w:val="00D478A1"/>
    <w:rsid w:val="00D478F5"/>
    <w:rsid w:val="00D50492"/>
    <w:rsid w:val="00D51960"/>
    <w:rsid w:val="00D51DA2"/>
    <w:rsid w:val="00D5231A"/>
    <w:rsid w:val="00D52BD7"/>
    <w:rsid w:val="00D52DA5"/>
    <w:rsid w:val="00D53E6D"/>
    <w:rsid w:val="00D540FB"/>
    <w:rsid w:val="00D546FC"/>
    <w:rsid w:val="00D54AF1"/>
    <w:rsid w:val="00D54DDA"/>
    <w:rsid w:val="00D5512D"/>
    <w:rsid w:val="00D5515C"/>
    <w:rsid w:val="00D55A5C"/>
    <w:rsid w:val="00D55C4D"/>
    <w:rsid w:val="00D57729"/>
    <w:rsid w:val="00D60FC9"/>
    <w:rsid w:val="00D616DF"/>
    <w:rsid w:val="00D61FE5"/>
    <w:rsid w:val="00D6217C"/>
    <w:rsid w:val="00D6242B"/>
    <w:rsid w:val="00D62467"/>
    <w:rsid w:val="00D63013"/>
    <w:rsid w:val="00D6338F"/>
    <w:rsid w:val="00D63CEA"/>
    <w:rsid w:val="00D65B62"/>
    <w:rsid w:val="00D66604"/>
    <w:rsid w:val="00D670D1"/>
    <w:rsid w:val="00D67520"/>
    <w:rsid w:val="00D679AE"/>
    <w:rsid w:val="00D67E98"/>
    <w:rsid w:val="00D70138"/>
    <w:rsid w:val="00D70935"/>
    <w:rsid w:val="00D70D0F"/>
    <w:rsid w:val="00D724B8"/>
    <w:rsid w:val="00D735F3"/>
    <w:rsid w:val="00D7447A"/>
    <w:rsid w:val="00D75559"/>
    <w:rsid w:val="00D755FE"/>
    <w:rsid w:val="00D75732"/>
    <w:rsid w:val="00D75AE1"/>
    <w:rsid w:val="00D75CA9"/>
    <w:rsid w:val="00D75CE5"/>
    <w:rsid w:val="00D76ABF"/>
    <w:rsid w:val="00D77B6D"/>
    <w:rsid w:val="00D77D84"/>
    <w:rsid w:val="00D820DE"/>
    <w:rsid w:val="00D82438"/>
    <w:rsid w:val="00D825D2"/>
    <w:rsid w:val="00D82F50"/>
    <w:rsid w:val="00D83176"/>
    <w:rsid w:val="00D836BB"/>
    <w:rsid w:val="00D83792"/>
    <w:rsid w:val="00D8439A"/>
    <w:rsid w:val="00D85C91"/>
    <w:rsid w:val="00D85D23"/>
    <w:rsid w:val="00D86B38"/>
    <w:rsid w:val="00D86EBC"/>
    <w:rsid w:val="00D8702B"/>
    <w:rsid w:val="00D87258"/>
    <w:rsid w:val="00D87330"/>
    <w:rsid w:val="00D87647"/>
    <w:rsid w:val="00D8765F"/>
    <w:rsid w:val="00D87F78"/>
    <w:rsid w:val="00D9008F"/>
    <w:rsid w:val="00D906CA"/>
    <w:rsid w:val="00D90717"/>
    <w:rsid w:val="00D91665"/>
    <w:rsid w:val="00D921FE"/>
    <w:rsid w:val="00D9223A"/>
    <w:rsid w:val="00D93514"/>
    <w:rsid w:val="00D939E6"/>
    <w:rsid w:val="00D93DBC"/>
    <w:rsid w:val="00D94814"/>
    <w:rsid w:val="00D95193"/>
    <w:rsid w:val="00D9532A"/>
    <w:rsid w:val="00D95467"/>
    <w:rsid w:val="00D95721"/>
    <w:rsid w:val="00D971D2"/>
    <w:rsid w:val="00D97260"/>
    <w:rsid w:val="00D97D27"/>
    <w:rsid w:val="00DA03E6"/>
    <w:rsid w:val="00DA0882"/>
    <w:rsid w:val="00DA1F5B"/>
    <w:rsid w:val="00DA23B8"/>
    <w:rsid w:val="00DA2970"/>
    <w:rsid w:val="00DA2ADA"/>
    <w:rsid w:val="00DA2E89"/>
    <w:rsid w:val="00DA3BA5"/>
    <w:rsid w:val="00DA5553"/>
    <w:rsid w:val="00DA59B8"/>
    <w:rsid w:val="00DA59CB"/>
    <w:rsid w:val="00DA5B80"/>
    <w:rsid w:val="00DA63CB"/>
    <w:rsid w:val="00DA67EA"/>
    <w:rsid w:val="00DA68EC"/>
    <w:rsid w:val="00DA6CFC"/>
    <w:rsid w:val="00DA6FB1"/>
    <w:rsid w:val="00DA7279"/>
    <w:rsid w:val="00DB03EE"/>
    <w:rsid w:val="00DB09B8"/>
    <w:rsid w:val="00DB29B4"/>
    <w:rsid w:val="00DB2DD9"/>
    <w:rsid w:val="00DB3435"/>
    <w:rsid w:val="00DB3745"/>
    <w:rsid w:val="00DB3B85"/>
    <w:rsid w:val="00DB4291"/>
    <w:rsid w:val="00DB42A0"/>
    <w:rsid w:val="00DB4BF1"/>
    <w:rsid w:val="00DB6200"/>
    <w:rsid w:val="00DB6D30"/>
    <w:rsid w:val="00DB6F3B"/>
    <w:rsid w:val="00DB75E2"/>
    <w:rsid w:val="00DB7607"/>
    <w:rsid w:val="00DB7F0B"/>
    <w:rsid w:val="00DC006E"/>
    <w:rsid w:val="00DC11A7"/>
    <w:rsid w:val="00DC2293"/>
    <w:rsid w:val="00DC24FD"/>
    <w:rsid w:val="00DC2B4C"/>
    <w:rsid w:val="00DC32FF"/>
    <w:rsid w:val="00DC3722"/>
    <w:rsid w:val="00DC3813"/>
    <w:rsid w:val="00DC3AB9"/>
    <w:rsid w:val="00DC42A2"/>
    <w:rsid w:val="00DC4E63"/>
    <w:rsid w:val="00DC4E90"/>
    <w:rsid w:val="00DC4ED2"/>
    <w:rsid w:val="00DC5A59"/>
    <w:rsid w:val="00DC5DDB"/>
    <w:rsid w:val="00DC5F1F"/>
    <w:rsid w:val="00DC6093"/>
    <w:rsid w:val="00DC61C4"/>
    <w:rsid w:val="00DC6EA6"/>
    <w:rsid w:val="00DD0714"/>
    <w:rsid w:val="00DD0ABB"/>
    <w:rsid w:val="00DD1105"/>
    <w:rsid w:val="00DD1355"/>
    <w:rsid w:val="00DD26AD"/>
    <w:rsid w:val="00DD2CA3"/>
    <w:rsid w:val="00DD30AA"/>
    <w:rsid w:val="00DD4082"/>
    <w:rsid w:val="00DD442D"/>
    <w:rsid w:val="00DD5409"/>
    <w:rsid w:val="00DD5D1A"/>
    <w:rsid w:val="00DD5E07"/>
    <w:rsid w:val="00DD7459"/>
    <w:rsid w:val="00DD78D8"/>
    <w:rsid w:val="00DE0015"/>
    <w:rsid w:val="00DE15BE"/>
    <w:rsid w:val="00DE19BC"/>
    <w:rsid w:val="00DE20E5"/>
    <w:rsid w:val="00DE3178"/>
    <w:rsid w:val="00DE40AD"/>
    <w:rsid w:val="00DE462E"/>
    <w:rsid w:val="00DE466B"/>
    <w:rsid w:val="00DE4712"/>
    <w:rsid w:val="00DE4A18"/>
    <w:rsid w:val="00DE60C4"/>
    <w:rsid w:val="00DE7887"/>
    <w:rsid w:val="00DE7BD2"/>
    <w:rsid w:val="00DF04ED"/>
    <w:rsid w:val="00DF25DE"/>
    <w:rsid w:val="00DF2E64"/>
    <w:rsid w:val="00DF3766"/>
    <w:rsid w:val="00DF376D"/>
    <w:rsid w:val="00DF3A55"/>
    <w:rsid w:val="00DF3E48"/>
    <w:rsid w:val="00DF428E"/>
    <w:rsid w:val="00DF42D9"/>
    <w:rsid w:val="00DF4CC4"/>
    <w:rsid w:val="00DF5432"/>
    <w:rsid w:val="00DF5CB2"/>
    <w:rsid w:val="00DF63E6"/>
    <w:rsid w:val="00DF6EEF"/>
    <w:rsid w:val="00DF7379"/>
    <w:rsid w:val="00DF756F"/>
    <w:rsid w:val="00DF7BF9"/>
    <w:rsid w:val="00DF7D5D"/>
    <w:rsid w:val="00E010B8"/>
    <w:rsid w:val="00E0121A"/>
    <w:rsid w:val="00E01351"/>
    <w:rsid w:val="00E01635"/>
    <w:rsid w:val="00E01CA7"/>
    <w:rsid w:val="00E01DE1"/>
    <w:rsid w:val="00E023F6"/>
    <w:rsid w:val="00E02BA1"/>
    <w:rsid w:val="00E02C5B"/>
    <w:rsid w:val="00E02D3D"/>
    <w:rsid w:val="00E03153"/>
    <w:rsid w:val="00E04242"/>
    <w:rsid w:val="00E04EE4"/>
    <w:rsid w:val="00E04EFB"/>
    <w:rsid w:val="00E06F11"/>
    <w:rsid w:val="00E06F9A"/>
    <w:rsid w:val="00E0702C"/>
    <w:rsid w:val="00E0768F"/>
    <w:rsid w:val="00E076D0"/>
    <w:rsid w:val="00E07FC9"/>
    <w:rsid w:val="00E10B14"/>
    <w:rsid w:val="00E10D32"/>
    <w:rsid w:val="00E10FD4"/>
    <w:rsid w:val="00E12BCE"/>
    <w:rsid w:val="00E131DC"/>
    <w:rsid w:val="00E139B9"/>
    <w:rsid w:val="00E13D38"/>
    <w:rsid w:val="00E14E1A"/>
    <w:rsid w:val="00E156CA"/>
    <w:rsid w:val="00E16338"/>
    <w:rsid w:val="00E16A94"/>
    <w:rsid w:val="00E16C2B"/>
    <w:rsid w:val="00E172B9"/>
    <w:rsid w:val="00E17911"/>
    <w:rsid w:val="00E202C8"/>
    <w:rsid w:val="00E20870"/>
    <w:rsid w:val="00E20AA7"/>
    <w:rsid w:val="00E20BCE"/>
    <w:rsid w:val="00E20CF2"/>
    <w:rsid w:val="00E215EF"/>
    <w:rsid w:val="00E217B9"/>
    <w:rsid w:val="00E223E7"/>
    <w:rsid w:val="00E230A7"/>
    <w:rsid w:val="00E238FD"/>
    <w:rsid w:val="00E24577"/>
    <w:rsid w:val="00E2492D"/>
    <w:rsid w:val="00E2498F"/>
    <w:rsid w:val="00E25122"/>
    <w:rsid w:val="00E25512"/>
    <w:rsid w:val="00E269FF"/>
    <w:rsid w:val="00E26A95"/>
    <w:rsid w:val="00E26F5F"/>
    <w:rsid w:val="00E27D1D"/>
    <w:rsid w:val="00E304CA"/>
    <w:rsid w:val="00E3073A"/>
    <w:rsid w:val="00E30F90"/>
    <w:rsid w:val="00E310AE"/>
    <w:rsid w:val="00E31EA7"/>
    <w:rsid w:val="00E323BB"/>
    <w:rsid w:val="00E3274E"/>
    <w:rsid w:val="00E32EDE"/>
    <w:rsid w:val="00E33C56"/>
    <w:rsid w:val="00E34A2B"/>
    <w:rsid w:val="00E358F6"/>
    <w:rsid w:val="00E35BBD"/>
    <w:rsid w:val="00E35E4F"/>
    <w:rsid w:val="00E36039"/>
    <w:rsid w:val="00E36FA3"/>
    <w:rsid w:val="00E37529"/>
    <w:rsid w:val="00E377F3"/>
    <w:rsid w:val="00E37908"/>
    <w:rsid w:val="00E37F9D"/>
    <w:rsid w:val="00E40494"/>
    <w:rsid w:val="00E405E6"/>
    <w:rsid w:val="00E406BB"/>
    <w:rsid w:val="00E408D6"/>
    <w:rsid w:val="00E40EFB"/>
    <w:rsid w:val="00E417FC"/>
    <w:rsid w:val="00E41A25"/>
    <w:rsid w:val="00E41CAA"/>
    <w:rsid w:val="00E426BF"/>
    <w:rsid w:val="00E42919"/>
    <w:rsid w:val="00E42A37"/>
    <w:rsid w:val="00E42D62"/>
    <w:rsid w:val="00E42D9F"/>
    <w:rsid w:val="00E43845"/>
    <w:rsid w:val="00E43B5A"/>
    <w:rsid w:val="00E448C2"/>
    <w:rsid w:val="00E45873"/>
    <w:rsid w:val="00E45CA2"/>
    <w:rsid w:val="00E45DEA"/>
    <w:rsid w:val="00E462A1"/>
    <w:rsid w:val="00E46A9C"/>
    <w:rsid w:val="00E46ADB"/>
    <w:rsid w:val="00E47DE7"/>
    <w:rsid w:val="00E500DC"/>
    <w:rsid w:val="00E503FC"/>
    <w:rsid w:val="00E5111D"/>
    <w:rsid w:val="00E51BBF"/>
    <w:rsid w:val="00E52002"/>
    <w:rsid w:val="00E5264B"/>
    <w:rsid w:val="00E52AF7"/>
    <w:rsid w:val="00E52BFA"/>
    <w:rsid w:val="00E53391"/>
    <w:rsid w:val="00E53C67"/>
    <w:rsid w:val="00E5437D"/>
    <w:rsid w:val="00E54465"/>
    <w:rsid w:val="00E54B2E"/>
    <w:rsid w:val="00E551D1"/>
    <w:rsid w:val="00E56303"/>
    <w:rsid w:val="00E56E37"/>
    <w:rsid w:val="00E608EE"/>
    <w:rsid w:val="00E61475"/>
    <w:rsid w:val="00E61AFF"/>
    <w:rsid w:val="00E63471"/>
    <w:rsid w:val="00E63894"/>
    <w:rsid w:val="00E638CF"/>
    <w:rsid w:val="00E64A73"/>
    <w:rsid w:val="00E6526B"/>
    <w:rsid w:val="00E656C6"/>
    <w:rsid w:val="00E65BA0"/>
    <w:rsid w:val="00E66297"/>
    <w:rsid w:val="00E664CD"/>
    <w:rsid w:val="00E66760"/>
    <w:rsid w:val="00E671D6"/>
    <w:rsid w:val="00E67E7A"/>
    <w:rsid w:val="00E67F4E"/>
    <w:rsid w:val="00E712CD"/>
    <w:rsid w:val="00E71FFD"/>
    <w:rsid w:val="00E72B4F"/>
    <w:rsid w:val="00E73323"/>
    <w:rsid w:val="00E73DFC"/>
    <w:rsid w:val="00E7462C"/>
    <w:rsid w:val="00E746D7"/>
    <w:rsid w:val="00E749E5"/>
    <w:rsid w:val="00E74F17"/>
    <w:rsid w:val="00E753D3"/>
    <w:rsid w:val="00E76986"/>
    <w:rsid w:val="00E76A67"/>
    <w:rsid w:val="00E77170"/>
    <w:rsid w:val="00E7753F"/>
    <w:rsid w:val="00E77784"/>
    <w:rsid w:val="00E77F70"/>
    <w:rsid w:val="00E8012E"/>
    <w:rsid w:val="00E807B5"/>
    <w:rsid w:val="00E81A13"/>
    <w:rsid w:val="00E823DF"/>
    <w:rsid w:val="00E82A38"/>
    <w:rsid w:val="00E83051"/>
    <w:rsid w:val="00E8321A"/>
    <w:rsid w:val="00E833CF"/>
    <w:rsid w:val="00E83B8C"/>
    <w:rsid w:val="00E83EB8"/>
    <w:rsid w:val="00E84555"/>
    <w:rsid w:val="00E845C0"/>
    <w:rsid w:val="00E84AAD"/>
    <w:rsid w:val="00E84D6C"/>
    <w:rsid w:val="00E85084"/>
    <w:rsid w:val="00E850E7"/>
    <w:rsid w:val="00E85193"/>
    <w:rsid w:val="00E85988"/>
    <w:rsid w:val="00E85D44"/>
    <w:rsid w:val="00E85EA9"/>
    <w:rsid w:val="00E87549"/>
    <w:rsid w:val="00E90A0A"/>
    <w:rsid w:val="00E90A76"/>
    <w:rsid w:val="00E90BA9"/>
    <w:rsid w:val="00E91AAE"/>
    <w:rsid w:val="00E92C1D"/>
    <w:rsid w:val="00E92CF3"/>
    <w:rsid w:val="00E9407F"/>
    <w:rsid w:val="00E94134"/>
    <w:rsid w:val="00E946B8"/>
    <w:rsid w:val="00E94C19"/>
    <w:rsid w:val="00E95962"/>
    <w:rsid w:val="00E95B2E"/>
    <w:rsid w:val="00E9629D"/>
    <w:rsid w:val="00E9657F"/>
    <w:rsid w:val="00E96DB6"/>
    <w:rsid w:val="00E96E6B"/>
    <w:rsid w:val="00E96FC9"/>
    <w:rsid w:val="00E971A2"/>
    <w:rsid w:val="00E976A8"/>
    <w:rsid w:val="00EA279F"/>
    <w:rsid w:val="00EA3FFB"/>
    <w:rsid w:val="00EA4629"/>
    <w:rsid w:val="00EA4645"/>
    <w:rsid w:val="00EA4757"/>
    <w:rsid w:val="00EA47DF"/>
    <w:rsid w:val="00EA4B9B"/>
    <w:rsid w:val="00EA5DB0"/>
    <w:rsid w:val="00EA63D9"/>
    <w:rsid w:val="00EA7060"/>
    <w:rsid w:val="00EA7ABE"/>
    <w:rsid w:val="00EB02C0"/>
    <w:rsid w:val="00EB0328"/>
    <w:rsid w:val="00EB0F07"/>
    <w:rsid w:val="00EB1CAC"/>
    <w:rsid w:val="00EB1CD1"/>
    <w:rsid w:val="00EB2A4C"/>
    <w:rsid w:val="00EB302E"/>
    <w:rsid w:val="00EB383F"/>
    <w:rsid w:val="00EB3AF6"/>
    <w:rsid w:val="00EB4662"/>
    <w:rsid w:val="00EB4C96"/>
    <w:rsid w:val="00EB5596"/>
    <w:rsid w:val="00EB5AA0"/>
    <w:rsid w:val="00EB72DA"/>
    <w:rsid w:val="00EB7A53"/>
    <w:rsid w:val="00EC0355"/>
    <w:rsid w:val="00EC0A84"/>
    <w:rsid w:val="00EC0CBB"/>
    <w:rsid w:val="00EC1528"/>
    <w:rsid w:val="00EC2526"/>
    <w:rsid w:val="00EC2F0B"/>
    <w:rsid w:val="00EC3369"/>
    <w:rsid w:val="00EC3A06"/>
    <w:rsid w:val="00EC4D5E"/>
    <w:rsid w:val="00EC50C8"/>
    <w:rsid w:val="00EC5182"/>
    <w:rsid w:val="00EC6345"/>
    <w:rsid w:val="00EC6376"/>
    <w:rsid w:val="00EC6503"/>
    <w:rsid w:val="00EC66DA"/>
    <w:rsid w:val="00EC6ACD"/>
    <w:rsid w:val="00EC6DD0"/>
    <w:rsid w:val="00EC74C8"/>
    <w:rsid w:val="00EC75F7"/>
    <w:rsid w:val="00ED00D6"/>
    <w:rsid w:val="00ED0199"/>
    <w:rsid w:val="00ED0551"/>
    <w:rsid w:val="00ED0788"/>
    <w:rsid w:val="00ED07F7"/>
    <w:rsid w:val="00ED14E3"/>
    <w:rsid w:val="00ED19F9"/>
    <w:rsid w:val="00ED1C73"/>
    <w:rsid w:val="00ED214A"/>
    <w:rsid w:val="00ED25C3"/>
    <w:rsid w:val="00ED2AA7"/>
    <w:rsid w:val="00ED358F"/>
    <w:rsid w:val="00ED37D3"/>
    <w:rsid w:val="00ED40AE"/>
    <w:rsid w:val="00ED4312"/>
    <w:rsid w:val="00ED4BCB"/>
    <w:rsid w:val="00ED4DA1"/>
    <w:rsid w:val="00ED4F75"/>
    <w:rsid w:val="00ED5E21"/>
    <w:rsid w:val="00ED6A11"/>
    <w:rsid w:val="00ED79F8"/>
    <w:rsid w:val="00EE031F"/>
    <w:rsid w:val="00EE0B6F"/>
    <w:rsid w:val="00EE0E6E"/>
    <w:rsid w:val="00EE28F8"/>
    <w:rsid w:val="00EE2CA2"/>
    <w:rsid w:val="00EE30CD"/>
    <w:rsid w:val="00EE32AA"/>
    <w:rsid w:val="00EE442F"/>
    <w:rsid w:val="00EE4971"/>
    <w:rsid w:val="00EE55BC"/>
    <w:rsid w:val="00EE5A32"/>
    <w:rsid w:val="00EE5CDD"/>
    <w:rsid w:val="00EE5D67"/>
    <w:rsid w:val="00EE5F71"/>
    <w:rsid w:val="00EE6048"/>
    <w:rsid w:val="00EF06EF"/>
    <w:rsid w:val="00EF0DBB"/>
    <w:rsid w:val="00EF0FC4"/>
    <w:rsid w:val="00EF1D00"/>
    <w:rsid w:val="00EF1F91"/>
    <w:rsid w:val="00EF1FA2"/>
    <w:rsid w:val="00EF20C4"/>
    <w:rsid w:val="00EF2DAC"/>
    <w:rsid w:val="00EF32B5"/>
    <w:rsid w:val="00EF3D72"/>
    <w:rsid w:val="00EF68FE"/>
    <w:rsid w:val="00EF6F99"/>
    <w:rsid w:val="00EF77C9"/>
    <w:rsid w:val="00EF7AB1"/>
    <w:rsid w:val="00F00184"/>
    <w:rsid w:val="00F0135E"/>
    <w:rsid w:val="00F01A4B"/>
    <w:rsid w:val="00F02224"/>
    <w:rsid w:val="00F02A29"/>
    <w:rsid w:val="00F02AC3"/>
    <w:rsid w:val="00F02CC9"/>
    <w:rsid w:val="00F035F7"/>
    <w:rsid w:val="00F03DA3"/>
    <w:rsid w:val="00F042C9"/>
    <w:rsid w:val="00F04DF0"/>
    <w:rsid w:val="00F0526E"/>
    <w:rsid w:val="00F05581"/>
    <w:rsid w:val="00F05AD6"/>
    <w:rsid w:val="00F05D9A"/>
    <w:rsid w:val="00F05F2A"/>
    <w:rsid w:val="00F06CCA"/>
    <w:rsid w:val="00F06DFF"/>
    <w:rsid w:val="00F06F0B"/>
    <w:rsid w:val="00F07229"/>
    <w:rsid w:val="00F074E3"/>
    <w:rsid w:val="00F075DD"/>
    <w:rsid w:val="00F0777D"/>
    <w:rsid w:val="00F106D5"/>
    <w:rsid w:val="00F10BE2"/>
    <w:rsid w:val="00F10F2E"/>
    <w:rsid w:val="00F11724"/>
    <w:rsid w:val="00F1227B"/>
    <w:rsid w:val="00F12C10"/>
    <w:rsid w:val="00F14273"/>
    <w:rsid w:val="00F14366"/>
    <w:rsid w:val="00F15B1C"/>
    <w:rsid w:val="00F15D61"/>
    <w:rsid w:val="00F15E2E"/>
    <w:rsid w:val="00F15E76"/>
    <w:rsid w:val="00F15EC0"/>
    <w:rsid w:val="00F160FA"/>
    <w:rsid w:val="00F162B3"/>
    <w:rsid w:val="00F16314"/>
    <w:rsid w:val="00F16CBD"/>
    <w:rsid w:val="00F17344"/>
    <w:rsid w:val="00F17EFE"/>
    <w:rsid w:val="00F21A1B"/>
    <w:rsid w:val="00F22521"/>
    <w:rsid w:val="00F234EE"/>
    <w:rsid w:val="00F23C46"/>
    <w:rsid w:val="00F24F96"/>
    <w:rsid w:val="00F25446"/>
    <w:rsid w:val="00F258E4"/>
    <w:rsid w:val="00F260C2"/>
    <w:rsid w:val="00F2637D"/>
    <w:rsid w:val="00F26869"/>
    <w:rsid w:val="00F2702B"/>
    <w:rsid w:val="00F27A43"/>
    <w:rsid w:val="00F30662"/>
    <w:rsid w:val="00F30925"/>
    <w:rsid w:val="00F31E86"/>
    <w:rsid w:val="00F31F85"/>
    <w:rsid w:val="00F32E24"/>
    <w:rsid w:val="00F33C1E"/>
    <w:rsid w:val="00F34172"/>
    <w:rsid w:val="00F34CF1"/>
    <w:rsid w:val="00F3501E"/>
    <w:rsid w:val="00F366D9"/>
    <w:rsid w:val="00F36E52"/>
    <w:rsid w:val="00F37190"/>
    <w:rsid w:val="00F37849"/>
    <w:rsid w:val="00F402F1"/>
    <w:rsid w:val="00F40703"/>
    <w:rsid w:val="00F40B74"/>
    <w:rsid w:val="00F416CC"/>
    <w:rsid w:val="00F4183D"/>
    <w:rsid w:val="00F41891"/>
    <w:rsid w:val="00F41CDF"/>
    <w:rsid w:val="00F41E27"/>
    <w:rsid w:val="00F42C03"/>
    <w:rsid w:val="00F42D08"/>
    <w:rsid w:val="00F42F92"/>
    <w:rsid w:val="00F42F96"/>
    <w:rsid w:val="00F45C18"/>
    <w:rsid w:val="00F46C16"/>
    <w:rsid w:val="00F500D1"/>
    <w:rsid w:val="00F5093B"/>
    <w:rsid w:val="00F51A2C"/>
    <w:rsid w:val="00F52288"/>
    <w:rsid w:val="00F529BC"/>
    <w:rsid w:val="00F52C0B"/>
    <w:rsid w:val="00F531B9"/>
    <w:rsid w:val="00F53B30"/>
    <w:rsid w:val="00F54158"/>
    <w:rsid w:val="00F54313"/>
    <w:rsid w:val="00F546F8"/>
    <w:rsid w:val="00F55228"/>
    <w:rsid w:val="00F569ED"/>
    <w:rsid w:val="00F56E2C"/>
    <w:rsid w:val="00F57796"/>
    <w:rsid w:val="00F578DF"/>
    <w:rsid w:val="00F57AA6"/>
    <w:rsid w:val="00F605CE"/>
    <w:rsid w:val="00F61EEF"/>
    <w:rsid w:val="00F625BE"/>
    <w:rsid w:val="00F625D2"/>
    <w:rsid w:val="00F62A29"/>
    <w:rsid w:val="00F63825"/>
    <w:rsid w:val="00F64130"/>
    <w:rsid w:val="00F65167"/>
    <w:rsid w:val="00F65398"/>
    <w:rsid w:val="00F6540E"/>
    <w:rsid w:val="00F6580D"/>
    <w:rsid w:val="00F6651A"/>
    <w:rsid w:val="00F66A51"/>
    <w:rsid w:val="00F671BF"/>
    <w:rsid w:val="00F7064C"/>
    <w:rsid w:val="00F7136E"/>
    <w:rsid w:val="00F7164B"/>
    <w:rsid w:val="00F71CEA"/>
    <w:rsid w:val="00F724D1"/>
    <w:rsid w:val="00F73708"/>
    <w:rsid w:val="00F744EA"/>
    <w:rsid w:val="00F747A7"/>
    <w:rsid w:val="00F74B56"/>
    <w:rsid w:val="00F74D49"/>
    <w:rsid w:val="00F75557"/>
    <w:rsid w:val="00F75634"/>
    <w:rsid w:val="00F7686C"/>
    <w:rsid w:val="00F7735F"/>
    <w:rsid w:val="00F80C4A"/>
    <w:rsid w:val="00F818C8"/>
    <w:rsid w:val="00F82F13"/>
    <w:rsid w:val="00F836FC"/>
    <w:rsid w:val="00F83BF5"/>
    <w:rsid w:val="00F84485"/>
    <w:rsid w:val="00F8575E"/>
    <w:rsid w:val="00F85AB7"/>
    <w:rsid w:val="00F85EA0"/>
    <w:rsid w:val="00F86F06"/>
    <w:rsid w:val="00F86F98"/>
    <w:rsid w:val="00F909A2"/>
    <w:rsid w:val="00F90B6E"/>
    <w:rsid w:val="00F913E7"/>
    <w:rsid w:val="00F9156D"/>
    <w:rsid w:val="00F91C5B"/>
    <w:rsid w:val="00F92647"/>
    <w:rsid w:val="00F92768"/>
    <w:rsid w:val="00F92D58"/>
    <w:rsid w:val="00F93C5A"/>
    <w:rsid w:val="00F952DF"/>
    <w:rsid w:val="00F954AC"/>
    <w:rsid w:val="00F95744"/>
    <w:rsid w:val="00F958B9"/>
    <w:rsid w:val="00F96D44"/>
    <w:rsid w:val="00F97178"/>
    <w:rsid w:val="00F97BF2"/>
    <w:rsid w:val="00F97E27"/>
    <w:rsid w:val="00FA0B5A"/>
    <w:rsid w:val="00FA1694"/>
    <w:rsid w:val="00FA1710"/>
    <w:rsid w:val="00FA1B9C"/>
    <w:rsid w:val="00FA1ED8"/>
    <w:rsid w:val="00FA31C9"/>
    <w:rsid w:val="00FA336B"/>
    <w:rsid w:val="00FA3902"/>
    <w:rsid w:val="00FA43BC"/>
    <w:rsid w:val="00FA5079"/>
    <w:rsid w:val="00FA53DE"/>
    <w:rsid w:val="00FA58A2"/>
    <w:rsid w:val="00FA59AB"/>
    <w:rsid w:val="00FA67F0"/>
    <w:rsid w:val="00FA724C"/>
    <w:rsid w:val="00FA7307"/>
    <w:rsid w:val="00FA7E35"/>
    <w:rsid w:val="00FA7EFE"/>
    <w:rsid w:val="00FB00E2"/>
    <w:rsid w:val="00FB017A"/>
    <w:rsid w:val="00FB03A0"/>
    <w:rsid w:val="00FB0876"/>
    <w:rsid w:val="00FB1BDF"/>
    <w:rsid w:val="00FB2BDB"/>
    <w:rsid w:val="00FB2DFD"/>
    <w:rsid w:val="00FB3122"/>
    <w:rsid w:val="00FB44D7"/>
    <w:rsid w:val="00FB4836"/>
    <w:rsid w:val="00FB499F"/>
    <w:rsid w:val="00FB4B6F"/>
    <w:rsid w:val="00FB566A"/>
    <w:rsid w:val="00FB592E"/>
    <w:rsid w:val="00FB595B"/>
    <w:rsid w:val="00FB6484"/>
    <w:rsid w:val="00FB743C"/>
    <w:rsid w:val="00FC0305"/>
    <w:rsid w:val="00FC0F5B"/>
    <w:rsid w:val="00FC1949"/>
    <w:rsid w:val="00FC211C"/>
    <w:rsid w:val="00FC2CCF"/>
    <w:rsid w:val="00FC335A"/>
    <w:rsid w:val="00FC3386"/>
    <w:rsid w:val="00FC3872"/>
    <w:rsid w:val="00FC3E9C"/>
    <w:rsid w:val="00FC45BD"/>
    <w:rsid w:val="00FC4976"/>
    <w:rsid w:val="00FC4B0F"/>
    <w:rsid w:val="00FC5FF0"/>
    <w:rsid w:val="00FC69C5"/>
    <w:rsid w:val="00FC7752"/>
    <w:rsid w:val="00FD027C"/>
    <w:rsid w:val="00FD088A"/>
    <w:rsid w:val="00FD0936"/>
    <w:rsid w:val="00FD0B6E"/>
    <w:rsid w:val="00FD1ACC"/>
    <w:rsid w:val="00FD1BBE"/>
    <w:rsid w:val="00FD2E22"/>
    <w:rsid w:val="00FD3518"/>
    <w:rsid w:val="00FD44B2"/>
    <w:rsid w:val="00FD482D"/>
    <w:rsid w:val="00FD484C"/>
    <w:rsid w:val="00FD4AA0"/>
    <w:rsid w:val="00FD4E4A"/>
    <w:rsid w:val="00FD5D87"/>
    <w:rsid w:val="00FD6C39"/>
    <w:rsid w:val="00FD7E1B"/>
    <w:rsid w:val="00FE0C05"/>
    <w:rsid w:val="00FE130F"/>
    <w:rsid w:val="00FE1507"/>
    <w:rsid w:val="00FE2AFA"/>
    <w:rsid w:val="00FE2CD7"/>
    <w:rsid w:val="00FE2E89"/>
    <w:rsid w:val="00FE2EE5"/>
    <w:rsid w:val="00FE320B"/>
    <w:rsid w:val="00FE366B"/>
    <w:rsid w:val="00FE3BC8"/>
    <w:rsid w:val="00FE3E59"/>
    <w:rsid w:val="00FE5049"/>
    <w:rsid w:val="00FE5430"/>
    <w:rsid w:val="00FE64BD"/>
    <w:rsid w:val="00FE76EE"/>
    <w:rsid w:val="00FE774F"/>
    <w:rsid w:val="00FF1A7C"/>
    <w:rsid w:val="00FF22A7"/>
    <w:rsid w:val="00FF526A"/>
    <w:rsid w:val="00FF6C6B"/>
    <w:rsid w:val="00FF6EF3"/>
    <w:rsid w:val="00FF7708"/>
    <w:rsid w:val="00FF772E"/>
    <w:rsid w:val="00FF7ACB"/>
    <w:rsid w:val="00FF7B4F"/>
    <w:rsid w:val="00FF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747081"/>
    <w:rPr>
      <w:rFonts w:cs="Times New Roman"/>
      <w:vertAlign w:val="superscript"/>
    </w:rPr>
  </w:style>
  <w:style w:type="paragraph" w:customStyle="1" w:styleId="-">
    <w:name w:val="Введение-подзаголовок"/>
    <w:basedOn w:val="a"/>
    <w:link w:val="-0"/>
    <w:rsid w:val="00747081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74708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747081"/>
    <w:pPr>
      <w:ind w:left="708"/>
    </w:pPr>
  </w:style>
  <w:style w:type="paragraph" w:styleId="a6">
    <w:name w:val="footnote text"/>
    <w:basedOn w:val="a"/>
    <w:link w:val="a7"/>
    <w:uiPriority w:val="99"/>
    <w:rsid w:val="0074708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470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">
    <w:name w:val="S_Заголовок2"/>
    <w:basedOn w:val="a"/>
    <w:next w:val="a"/>
    <w:rsid w:val="00747081"/>
    <w:pPr>
      <w:keepNext/>
      <w:outlineLvl w:val="1"/>
    </w:pPr>
    <w:rPr>
      <w:rFonts w:ascii="Arial" w:hAnsi="Arial"/>
      <w:b/>
      <w:caps/>
    </w:rPr>
  </w:style>
  <w:style w:type="character" w:customStyle="1" w:styleId="a5">
    <w:name w:val="Абзац списка Знак"/>
    <w:basedOn w:val="a0"/>
    <w:link w:val="a4"/>
    <w:uiPriority w:val="34"/>
    <w:locked/>
    <w:rsid w:val="00747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47081"/>
    <w:pPr>
      <w:numPr>
        <w:ilvl w:val="1"/>
        <w:numId w:val="3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kovAA\Desktop\&#1052;&#1077;&#1090;&#1072;&#1083;&#1083;&#1086;&#1083;&#1086;&#1084;\&#1059;&#1053;&#1055;\2019\&#1051;&#1086;&#1090;%20&#8470;1-2019\&#1060;&#1086;&#1088;&#1084;&#1072;%20&#1072;&#1085;&#1082;&#1077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 анкеты.dotx</Template>
  <TotalTime>2</TotalTime>
  <Pages>1</Pages>
  <Words>1386</Words>
  <Characters>7901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</dc:creator>
  <cp:lastModifiedBy>VolkovAA</cp:lastModifiedBy>
  <cp:revision>3</cp:revision>
  <dcterms:created xsi:type="dcterms:W3CDTF">2019-02-26T12:11:00Z</dcterms:created>
  <dcterms:modified xsi:type="dcterms:W3CDTF">2019-02-26T12:15:00Z</dcterms:modified>
</cp:coreProperties>
</file>